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1F6" w:rsidRPr="007B7B53" w:rsidRDefault="00F211F6" w:rsidP="00F211F6">
      <w:pPr>
        <w:ind w:left="284" w:right="282"/>
        <w:jc w:val="both"/>
        <w:rPr>
          <w:rFonts w:cs="Arial"/>
          <w:sz w:val="18"/>
          <w:szCs w:val="18"/>
        </w:rPr>
      </w:pPr>
      <w:r w:rsidRPr="007B7B53">
        <w:rPr>
          <w:rFonts w:cs="Arial"/>
          <w:sz w:val="18"/>
          <w:szCs w:val="18"/>
        </w:rPr>
        <w:t xml:space="preserve">The Applicant is required to complete this </w:t>
      </w:r>
      <w:r w:rsidRPr="007B7B53">
        <w:rPr>
          <w:rFonts w:cs="Arial"/>
          <w:b/>
          <w:color w:val="FF0000"/>
          <w:szCs w:val="22"/>
          <w:u w:val="single"/>
        </w:rPr>
        <w:t>form prior to submitting to the Assessor</w:t>
      </w:r>
      <w:r w:rsidRPr="007B7B53">
        <w:rPr>
          <w:rFonts w:cs="Arial"/>
          <w:sz w:val="18"/>
          <w:szCs w:val="18"/>
        </w:rPr>
        <w:t>.</w:t>
      </w:r>
    </w:p>
    <w:p w:rsidR="00F211F6" w:rsidRPr="007B7B53" w:rsidRDefault="00F211F6" w:rsidP="00F211F6">
      <w:pPr>
        <w:spacing w:after="120"/>
        <w:ind w:left="284" w:right="282"/>
        <w:jc w:val="both"/>
        <w:rPr>
          <w:rFonts w:cs="Arial"/>
          <w:sz w:val="18"/>
          <w:szCs w:val="18"/>
        </w:rPr>
      </w:pPr>
      <w:r w:rsidRPr="007B7B53">
        <w:rPr>
          <w:rFonts w:cs="Arial"/>
          <w:b/>
          <w:color w:val="FF0000"/>
          <w:sz w:val="18"/>
          <w:szCs w:val="18"/>
        </w:rPr>
        <w:t>The applicant is to read the following instructions to ensure that this form is correctly filled out.</w:t>
      </w:r>
      <w:r w:rsidRPr="007B7B53">
        <w:rPr>
          <w:rFonts w:cs="Arial"/>
          <w:sz w:val="18"/>
          <w:szCs w:val="18"/>
        </w:rPr>
        <w:t xml:space="preserve">  The information provided in this form is to demonstrate the skill competency level sought by the applicant.</w:t>
      </w:r>
    </w:p>
    <w:p w:rsidR="00F211F6" w:rsidRPr="007B7B53" w:rsidRDefault="00F211F6" w:rsidP="00F211F6">
      <w:pPr>
        <w:spacing w:after="80"/>
        <w:ind w:left="284" w:right="282"/>
        <w:jc w:val="both"/>
        <w:outlineLvl w:val="0"/>
        <w:rPr>
          <w:rFonts w:cs="Arial"/>
          <w:b/>
          <w:bCs/>
          <w:sz w:val="18"/>
          <w:szCs w:val="18"/>
        </w:rPr>
      </w:pPr>
      <w:r w:rsidRPr="007B7B53">
        <w:rPr>
          <w:rFonts w:cs="Arial"/>
          <w:b/>
          <w:bCs/>
          <w:sz w:val="18"/>
          <w:szCs w:val="18"/>
        </w:rPr>
        <w:t>NOTE - If no evidence is available then the respective Competency item cannot be certified.</w:t>
      </w:r>
    </w:p>
    <w:p w:rsidR="00F211F6" w:rsidRPr="007B7B53" w:rsidRDefault="00F211F6" w:rsidP="00F211F6">
      <w:pPr>
        <w:spacing w:after="80"/>
        <w:ind w:left="284" w:right="282"/>
        <w:jc w:val="both"/>
        <w:rPr>
          <w:rFonts w:cs="Arial"/>
          <w:sz w:val="18"/>
          <w:szCs w:val="18"/>
        </w:rPr>
      </w:pPr>
      <w:r w:rsidRPr="007B7B53">
        <w:rPr>
          <w:rFonts w:cs="Arial"/>
          <w:sz w:val="18"/>
          <w:szCs w:val="18"/>
        </w:rPr>
        <w:t>The evidence required may include both training recorded in your Education &amp; Training Record as well as activities recorded in your Work Experience Record.</w:t>
      </w:r>
    </w:p>
    <w:p w:rsidR="00F211F6" w:rsidRPr="007B7B53" w:rsidRDefault="00F211F6" w:rsidP="00F211F6">
      <w:pPr>
        <w:spacing w:after="60"/>
        <w:ind w:left="284" w:right="282"/>
        <w:jc w:val="both"/>
        <w:rPr>
          <w:rFonts w:cs="Arial"/>
          <w:sz w:val="18"/>
          <w:szCs w:val="18"/>
        </w:rPr>
      </w:pPr>
      <w:r w:rsidRPr="007B7B53">
        <w:rPr>
          <w:rFonts w:cs="Arial"/>
          <w:b/>
          <w:sz w:val="18"/>
          <w:szCs w:val="18"/>
        </w:rPr>
        <w:t>Step 1</w:t>
      </w:r>
      <w:r w:rsidRPr="007B7B53">
        <w:rPr>
          <w:rFonts w:cs="Arial"/>
          <w:sz w:val="18"/>
          <w:szCs w:val="18"/>
        </w:rPr>
        <w:t xml:space="preserve"> The Applicant is to complete this form on a computer to be able to choose all of the available options.  Options are highlighted in grey with drop down menu or options to insert words.</w:t>
      </w:r>
    </w:p>
    <w:p w:rsidR="00F211F6" w:rsidRPr="007B7B53" w:rsidRDefault="00F211F6" w:rsidP="00F211F6">
      <w:pPr>
        <w:spacing w:after="60"/>
        <w:ind w:left="284" w:right="282"/>
        <w:jc w:val="both"/>
        <w:rPr>
          <w:rFonts w:cs="Arial"/>
          <w:sz w:val="18"/>
          <w:szCs w:val="18"/>
        </w:rPr>
      </w:pPr>
      <w:r w:rsidRPr="007B7B53">
        <w:rPr>
          <w:rFonts w:cs="Arial"/>
          <w:b/>
          <w:sz w:val="18"/>
          <w:szCs w:val="18"/>
        </w:rPr>
        <w:t>Step 2</w:t>
      </w:r>
      <w:r w:rsidRPr="007B7B53">
        <w:rPr>
          <w:rFonts w:cs="Arial"/>
          <w:sz w:val="18"/>
          <w:szCs w:val="18"/>
        </w:rPr>
        <w:t xml:space="preserve"> The applicant nominates the proposed ‘Skill’ level for each item,</w:t>
      </w:r>
    </w:p>
    <w:p w:rsidR="00F211F6" w:rsidRPr="007B7B53" w:rsidRDefault="00F211F6" w:rsidP="00F211F6">
      <w:pPr>
        <w:spacing w:after="60"/>
        <w:ind w:left="284" w:right="282"/>
        <w:jc w:val="both"/>
        <w:rPr>
          <w:rFonts w:cs="Arial"/>
          <w:sz w:val="18"/>
          <w:szCs w:val="18"/>
        </w:rPr>
      </w:pPr>
      <w:r w:rsidRPr="007B7B53">
        <w:rPr>
          <w:rFonts w:cs="Arial"/>
          <w:b/>
          <w:sz w:val="18"/>
          <w:szCs w:val="18"/>
        </w:rPr>
        <w:t>Step 3</w:t>
      </w:r>
      <w:r w:rsidRPr="007B7B53">
        <w:rPr>
          <w:rFonts w:cs="Arial"/>
          <w:sz w:val="18"/>
          <w:szCs w:val="18"/>
        </w:rPr>
        <w:t xml:space="preserve"> The applicant completes each item by adding references to Training and Work Experience.  Please review the examples to ensure that the references are easily understood by the Assessor.</w:t>
      </w:r>
    </w:p>
    <w:p w:rsidR="00F211F6" w:rsidRPr="007B7B53" w:rsidRDefault="00F211F6" w:rsidP="00F211F6">
      <w:pPr>
        <w:spacing w:after="60"/>
        <w:ind w:left="284" w:right="282"/>
        <w:jc w:val="both"/>
        <w:rPr>
          <w:rFonts w:cs="Arial"/>
          <w:sz w:val="18"/>
          <w:szCs w:val="18"/>
        </w:rPr>
      </w:pPr>
      <w:r w:rsidRPr="007B7B53">
        <w:rPr>
          <w:rFonts w:cs="Arial"/>
          <w:b/>
          <w:sz w:val="18"/>
          <w:szCs w:val="18"/>
        </w:rPr>
        <w:t>Step 4</w:t>
      </w:r>
      <w:r w:rsidRPr="007B7B53">
        <w:rPr>
          <w:rFonts w:cs="Arial"/>
          <w:sz w:val="18"/>
          <w:szCs w:val="18"/>
        </w:rPr>
        <w:t xml:space="preserve"> The applicant ensures that they have provided the appropriate number and type of Work Experience references for the nominated ‘skill’ level.  See reference below.</w:t>
      </w:r>
    </w:p>
    <w:p w:rsidR="00F211F6" w:rsidRPr="007B7B53" w:rsidRDefault="00F211F6" w:rsidP="00F211F6">
      <w:pPr>
        <w:spacing w:after="60"/>
        <w:ind w:left="284" w:right="282"/>
        <w:jc w:val="both"/>
        <w:rPr>
          <w:rFonts w:cs="Arial"/>
          <w:sz w:val="18"/>
          <w:szCs w:val="18"/>
        </w:rPr>
      </w:pPr>
      <w:r w:rsidRPr="007B7B53">
        <w:rPr>
          <w:rFonts w:cs="Arial"/>
          <w:b/>
          <w:sz w:val="18"/>
          <w:szCs w:val="18"/>
        </w:rPr>
        <w:t>Training Records</w:t>
      </w:r>
      <w:r w:rsidRPr="007B7B53">
        <w:rPr>
          <w:rFonts w:cs="Arial"/>
          <w:sz w:val="18"/>
          <w:szCs w:val="18"/>
        </w:rPr>
        <w:t xml:space="preserve"> This includes from educational institutions, Registered Training Organisations, past training records of Rail Infrastructure Operators and assessments by other organisations.  It shall also include training in specific equipment by industry suppliers which shall demonstrate that competency has been gained and not just attendance at course.  In some cases specific equipment training is mandatory.</w:t>
      </w:r>
    </w:p>
    <w:p w:rsidR="00F211F6" w:rsidRPr="007B7B53" w:rsidRDefault="00F211F6" w:rsidP="00F211F6">
      <w:pPr>
        <w:spacing w:after="60"/>
        <w:ind w:left="284" w:right="282"/>
        <w:jc w:val="both"/>
        <w:rPr>
          <w:rFonts w:cs="Arial"/>
          <w:sz w:val="18"/>
          <w:szCs w:val="18"/>
        </w:rPr>
      </w:pPr>
      <w:r w:rsidRPr="007B7B53">
        <w:rPr>
          <w:rFonts w:cs="Arial"/>
          <w:b/>
          <w:sz w:val="18"/>
          <w:szCs w:val="18"/>
        </w:rPr>
        <w:t>The Work Experience Record</w:t>
      </w:r>
      <w:r w:rsidRPr="007B7B53">
        <w:rPr>
          <w:rFonts w:cs="Arial"/>
          <w:sz w:val="18"/>
          <w:szCs w:val="18"/>
        </w:rPr>
        <w:t xml:space="preserve"> / Log Book is a record of professional work undertaken, including the level of responsibility and type of work task.  This should indicate the level of complexity of the task.  This must be endorsed by the engineering or project supervisor for the respective work.  The Work Experience should reference work done in terms of competencies on the competency certificate.</w:t>
      </w:r>
    </w:p>
    <w:p w:rsidR="00F211F6" w:rsidRPr="007B7B53" w:rsidRDefault="00F211F6" w:rsidP="00F211F6">
      <w:pPr>
        <w:spacing w:after="60"/>
        <w:ind w:left="284" w:right="282"/>
        <w:jc w:val="both"/>
        <w:rPr>
          <w:rFonts w:cs="Arial"/>
          <w:sz w:val="18"/>
          <w:szCs w:val="18"/>
        </w:rPr>
      </w:pPr>
      <w:r w:rsidRPr="007B7B53">
        <w:rPr>
          <w:rFonts w:cs="Arial"/>
          <w:sz w:val="18"/>
          <w:szCs w:val="18"/>
        </w:rPr>
        <w:t>The applicant shall provide Work Experience Record activities as detailed below for each ‘skill’.</w:t>
      </w:r>
    </w:p>
    <w:p w:rsidR="00F211F6" w:rsidRPr="007B7B53" w:rsidRDefault="00F211F6" w:rsidP="00F211F6">
      <w:pPr>
        <w:pStyle w:val="Default"/>
        <w:ind w:left="284" w:right="282"/>
        <w:jc w:val="both"/>
        <w:outlineLvl w:val="0"/>
        <w:rPr>
          <w:rFonts w:ascii="Arial" w:hAnsi="Arial" w:cs="Arial"/>
          <w:sz w:val="18"/>
          <w:szCs w:val="18"/>
        </w:rPr>
      </w:pPr>
      <w:r w:rsidRPr="007B7B53">
        <w:rPr>
          <w:rFonts w:ascii="Arial" w:hAnsi="Arial" w:cs="Arial"/>
          <w:b/>
          <w:bCs/>
          <w:sz w:val="18"/>
          <w:szCs w:val="18"/>
        </w:rPr>
        <w:t xml:space="preserve">Level 0 </w:t>
      </w:r>
    </w:p>
    <w:p w:rsidR="00F211F6" w:rsidRPr="007B7B53" w:rsidRDefault="00F211F6" w:rsidP="00F211F6">
      <w:pPr>
        <w:pStyle w:val="Default"/>
        <w:spacing w:after="120"/>
        <w:ind w:left="284" w:right="282"/>
        <w:jc w:val="both"/>
        <w:outlineLvl w:val="0"/>
        <w:rPr>
          <w:rFonts w:ascii="Arial" w:hAnsi="Arial" w:cs="Arial"/>
          <w:sz w:val="18"/>
          <w:szCs w:val="18"/>
        </w:rPr>
      </w:pPr>
      <w:r w:rsidRPr="007B7B53">
        <w:rPr>
          <w:rFonts w:ascii="Arial" w:hAnsi="Arial" w:cs="Arial"/>
          <w:sz w:val="18"/>
          <w:szCs w:val="18"/>
        </w:rPr>
        <w:t xml:space="preserve">This level depicts that there is no certified knowledge </w:t>
      </w:r>
    </w:p>
    <w:p w:rsidR="00F211F6" w:rsidRPr="007B7B53" w:rsidRDefault="00F211F6" w:rsidP="00F211F6">
      <w:pPr>
        <w:pStyle w:val="Default"/>
        <w:ind w:left="284" w:right="282"/>
        <w:jc w:val="both"/>
        <w:outlineLvl w:val="0"/>
        <w:rPr>
          <w:rFonts w:ascii="Arial" w:hAnsi="Arial" w:cs="Arial"/>
          <w:sz w:val="18"/>
          <w:szCs w:val="18"/>
        </w:rPr>
      </w:pPr>
      <w:r w:rsidRPr="007B7B53">
        <w:rPr>
          <w:rFonts w:ascii="Arial" w:hAnsi="Arial" w:cs="Arial"/>
          <w:b/>
          <w:bCs/>
          <w:sz w:val="18"/>
          <w:szCs w:val="18"/>
        </w:rPr>
        <w:t xml:space="preserve">Level 1 </w:t>
      </w:r>
    </w:p>
    <w:p w:rsidR="00F211F6" w:rsidRPr="007B7B53" w:rsidRDefault="00F211F6" w:rsidP="00F211F6">
      <w:pPr>
        <w:pStyle w:val="Default"/>
        <w:spacing w:after="120"/>
        <w:ind w:left="284" w:right="282"/>
        <w:jc w:val="both"/>
        <w:rPr>
          <w:rFonts w:ascii="Arial" w:hAnsi="Arial" w:cs="Arial"/>
          <w:sz w:val="18"/>
          <w:szCs w:val="18"/>
        </w:rPr>
      </w:pPr>
      <w:r w:rsidRPr="007B7B53">
        <w:rPr>
          <w:rFonts w:ascii="Arial" w:hAnsi="Arial" w:cs="Arial"/>
          <w:sz w:val="18"/>
          <w:szCs w:val="18"/>
        </w:rPr>
        <w:t>To attain a Level 1 competence the applicant must demonstrate successfully completed training in the activity, proved by a Certificate of Attainment.  Alternatively, the applicant may have verified work experience showing Work Based Training covering the skill.</w:t>
      </w:r>
      <w:r>
        <w:rPr>
          <w:rFonts w:ascii="Arial" w:hAnsi="Arial" w:cs="Arial"/>
          <w:sz w:val="18"/>
          <w:szCs w:val="18"/>
        </w:rPr>
        <w:t xml:space="preserve"> </w:t>
      </w:r>
      <w:r w:rsidRPr="007B7B53">
        <w:rPr>
          <w:rFonts w:ascii="Arial" w:hAnsi="Arial" w:cs="Arial"/>
          <w:sz w:val="18"/>
          <w:szCs w:val="18"/>
        </w:rPr>
        <w:t xml:space="preserve">Typically 3 </w:t>
      </w:r>
      <w:r w:rsidRPr="007B7B53">
        <w:rPr>
          <w:rFonts w:ascii="Arial" w:hAnsi="Arial" w:cs="Arial"/>
          <w:i/>
          <w:sz w:val="18"/>
          <w:szCs w:val="18"/>
        </w:rPr>
        <w:t>Work Based Training</w:t>
      </w:r>
      <w:r w:rsidRPr="007B7B53">
        <w:rPr>
          <w:rFonts w:ascii="Arial" w:hAnsi="Arial" w:cs="Arial"/>
          <w:sz w:val="18"/>
          <w:szCs w:val="18"/>
        </w:rPr>
        <w:t xml:space="preserve"> work experience episodes under mentorship are required for level 1.</w:t>
      </w:r>
    </w:p>
    <w:p w:rsidR="00F211F6" w:rsidRPr="007B7B53" w:rsidRDefault="00F211F6" w:rsidP="00F211F6">
      <w:pPr>
        <w:pStyle w:val="Default"/>
        <w:ind w:left="284" w:right="282"/>
        <w:jc w:val="both"/>
        <w:outlineLvl w:val="0"/>
        <w:rPr>
          <w:rFonts w:ascii="Arial" w:hAnsi="Arial" w:cs="Arial"/>
          <w:sz w:val="18"/>
          <w:szCs w:val="18"/>
        </w:rPr>
      </w:pPr>
      <w:r w:rsidRPr="007B7B53">
        <w:rPr>
          <w:rFonts w:ascii="Arial" w:hAnsi="Arial" w:cs="Arial"/>
          <w:b/>
          <w:bCs/>
          <w:sz w:val="18"/>
          <w:szCs w:val="18"/>
        </w:rPr>
        <w:t xml:space="preserve">Level 2 </w:t>
      </w:r>
    </w:p>
    <w:p w:rsidR="00F211F6" w:rsidRPr="007B7B53" w:rsidRDefault="00F211F6" w:rsidP="00F211F6">
      <w:pPr>
        <w:pStyle w:val="Default"/>
        <w:spacing w:after="60"/>
        <w:ind w:left="284" w:right="282"/>
        <w:jc w:val="both"/>
        <w:rPr>
          <w:rFonts w:ascii="Arial" w:hAnsi="Arial" w:cs="Arial"/>
          <w:sz w:val="18"/>
          <w:szCs w:val="18"/>
        </w:rPr>
      </w:pPr>
      <w:r w:rsidRPr="007B7B53">
        <w:rPr>
          <w:rFonts w:ascii="Arial" w:hAnsi="Arial" w:cs="Arial"/>
          <w:sz w:val="18"/>
          <w:szCs w:val="18"/>
        </w:rPr>
        <w:t xml:space="preserve">To attain a Level 2 competence in addition to the requirements for Level 1, an individual must be able to demonstrate by means of verified work experience that they have carried out the activity a </w:t>
      </w:r>
      <w:r w:rsidRPr="007B7B53">
        <w:rPr>
          <w:rFonts w:ascii="Arial" w:hAnsi="Arial" w:cs="Arial"/>
          <w:b/>
          <w:bCs/>
          <w:sz w:val="18"/>
          <w:szCs w:val="18"/>
        </w:rPr>
        <w:t xml:space="preserve">minimum of four </w:t>
      </w:r>
      <w:r w:rsidRPr="007B7B53">
        <w:rPr>
          <w:rFonts w:ascii="Arial" w:hAnsi="Arial" w:cs="Arial"/>
          <w:sz w:val="18"/>
          <w:szCs w:val="18"/>
        </w:rPr>
        <w:t xml:space="preserve">times, independently, in a simple or routine task. </w:t>
      </w:r>
    </w:p>
    <w:p w:rsidR="00F211F6" w:rsidRPr="007B7B53" w:rsidRDefault="00F211F6" w:rsidP="00F211F6">
      <w:pPr>
        <w:pStyle w:val="Default"/>
        <w:spacing w:after="60"/>
        <w:ind w:left="284" w:right="282"/>
        <w:jc w:val="both"/>
        <w:rPr>
          <w:rFonts w:ascii="Arial" w:hAnsi="Arial" w:cs="Arial"/>
          <w:sz w:val="18"/>
          <w:szCs w:val="18"/>
        </w:rPr>
      </w:pPr>
      <w:r w:rsidRPr="007B7B53">
        <w:rPr>
          <w:rFonts w:ascii="Arial" w:hAnsi="Arial" w:cs="Arial"/>
          <w:sz w:val="18"/>
          <w:szCs w:val="18"/>
        </w:rPr>
        <w:t xml:space="preserve">Where a competence is a broadening of a similar well experienced activity, then it is acceptable to gain a level 2 by providing evidence of carrying out the activity a </w:t>
      </w:r>
      <w:r w:rsidRPr="007B7B53">
        <w:rPr>
          <w:rFonts w:ascii="Arial" w:hAnsi="Arial" w:cs="Arial"/>
          <w:b/>
          <w:bCs/>
          <w:sz w:val="18"/>
          <w:szCs w:val="18"/>
        </w:rPr>
        <w:t xml:space="preserve">minimum of two </w:t>
      </w:r>
      <w:r w:rsidRPr="007B7B53">
        <w:rPr>
          <w:rFonts w:ascii="Arial" w:hAnsi="Arial" w:cs="Arial"/>
          <w:sz w:val="18"/>
          <w:szCs w:val="18"/>
        </w:rPr>
        <w:t xml:space="preserve">times, independently, in a simple or routine task. </w:t>
      </w:r>
    </w:p>
    <w:p w:rsidR="00F211F6" w:rsidRPr="007B7B53" w:rsidRDefault="00F211F6" w:rsidP="00F211F6">
      <w:pPr>
        <w:pStyle w:val="Default"/>
        <w:spacing w:after="120"/>
        <w:ind w:left="284" w:right="282"/>
        <w:jc w:val="both"/>
        <w:rPr>
          <w:rFonts w:ascii="Arial" w:hAnsi="Arial" w:cs="Arial"/>
          <w:sz w:val="18"/>
          <w:szCs w:val="18"/>
        </w:rPr>
      </w:pPr>
      <w:r w:rsidRPr="007B7B53">
        <w:rPr>
          <w:rFonts w:ascii="Arial" w:hAnsi="Arial" w:cs="Arial"/>
          <w:sz w:val="18"/>
          <w:szCs w:val="18"/>
        </w:rPr>
        <w:t>An example would be where an individual has 4 verified experiences in DC track circuits and has 2 verified experiences on HVI track circuits. The individual would be able to gain a Level 2 in both activities due to the similarity in techno</w:t>
      </w:r>
      <w:bookmarkStart w:id="0" w:name="_GoBack"/>
      <w:bookmarkEnd w:id="0"/>
      <w:r w:rsidRPr="007B7B53">
        <w:rPr>
          <w:rFonts w:ascii="Arial" w:hAnsi="Arial" w:cs="Arial"/>
          <w:sz w:val="18"/>
          <w:szCs w:val="18"/>
        </w:rPr>
        <w:t xml:space="preserve">logies.  </w:t>
      </w:r>
    </w:p>
    <w:p w:rsidR="00F211F6" w:rsidRPr="007B7B53" w:rsidRDefault="00F211F6" w:rsidP="00F211F6">
      <w:pPr>
        <w:pStyle w:val="Default"/>
        <w:ind w:left="284" w:right="282"/>
        <w:jc w:val="both"/>
        <w:outlineLvl w:val="0"/>
        <w:rPr>
          <w:rFonts w:ascii="Arial" w:hAnsi="Arial" w:cs="Arial"/>
          <w:sz w:val="18"/>
          <w:szCs w:val="18"/>
        </w:rPr>
      </w:pPr>
      <w:r w:rsidRPr="007B7B53">
        <w:rPr>
          <w:rFonts w:ascii="Arial" w:hAnsi="Arial" w:cs="Arial"/>
          <w:b/>
          <w:bCs/>
          <w:sz w:val="18"/>
          <w:szCs w:val="18"/>
        </w:rPr>
        <w:t xml:space="preserve">Level 3 </w:t>
      </w:r>
    </w:p>
    <w:p w:rsidR="00F211F6" w:rsidRPr="007B7B53" w:rsidRDefault="00F211F6" w:rsidP="00F211F6">
      <w:pPr>
        <w:pStyle w:val="Default"/>
        <w:spacing w:after="60"/>
        <w:ind w:left="284" w:right="282"/>
        <w:jc w:val="both"/>
        <w:rPr>
          <w:rFonts w:ascii="Arial" w:hAnsi="Arial" w:cs="Arial"/>
          <w:sz w:val="18"/>
          <w:szCs w:val="18"/>
        </w:rPr>
      </w:pPr>
      <w:r w:rsidRPr="007B7B53">
        <w:rPr>
          <w:rFonts w:ascii="Arial" w:hAnsi="Arial" w:cs="Arial"/>
          <w:sz w:val="18"/>
          <w:szCs w:val="18"/>
        </w:rPr>
        <w:t xml:space="preserve">Level 3 can only be gained through verified experience gained including experience within the AROs in addition to the requirements for Level 2.  To attain a Level 3 competence an individual must be able to demonstrate by means of verified work experience that they have carried out the activity a </w:t>
      </w:r>
      <w:r w:rsidRPr="007B7B53">
        <w:rPr>
          <w:rFonts w:ascii="Arial" w:hAnsi="Arial" w:cs="Arial"/>
          <w:b/>
          <w:bCs/>
          <w:sz w:val="18"/>
          <w:szCs w:val="18"/>
        </w:rPr>
        <w:t xml:space="preserve">minimum of five </w:t>
      </w:r>
      <w:r w:rsidRPr="007B7B53">
        <w:rPr>
          <w:rFonts w:ascii="Arial" w:hAnsi="Arial" w:cs="Arial"/>
          <w:sz w:val="18"/>
          <w:szCs w:val="18"/>
        </w:rPr>
        <w:t xml:space="preserve">times, independently, in a complex task. </w:t>
      </w:r>
    </w:p>
    <w:p w:rsidR="00F211F6" w:rsidRPr="007B7B53" w:rsidRDefault="00F211F6" w:rsidP="00F211F6">
      <w:pPr>
        <w:pStyle w:val="Default"/>
        <w:spacing w:after="60"/>
        <w:ind w:left="284" w:right="282"/>
        <w:jc w:val="both"/>
        <w:rPr>
          <w:rFonts w:ascii="Arial" w:hAnsi="Arial" w:cs="Arial"/>
          <w:sz w:val="18"/>
          <w:szCs w:val="18"/>
        </w:rPr>
      </w:pPr>
      <w:r w:rsidRPr="007B7B53">
        <w:rPr>
          <w:rFonts w:ascii="Arial" w:hAnsi="Arial" w:cs="Arial"/>
          <w:sz w:val="18"/>
          <w:szCs w:val="18"/>
        </w:rPr>
        <w:t xml:space="preserve">Where a competence is a broadening of a similar well experienced activity, then it is acceptable to gain a level 3 by providing evidence of carrying out the activity a </w:t>
      </w:r>
      <w:r w:rsidRPr="007B7B53">
        <w:rPr>
          <w:rFonts w:ascii="Arial" w:hAnsi="Arial" w:cs="Arial"/>
          <w:b/>
          <w:bCs/>
          <w:sz w:val="18"/>
          <w:szCs w:val="18"/>
        </w:rPr>
        <w:t xml:space="preserve">minimum of three </w:t>
      </w:r>
      <w:r w:rsidRPr="007B7B53">
        <w:rPr>
          <w:rFonts w:ascii="Arial" w:hAnsi="Arial" w:cs="Arial"/>
          <w:sz w:val="18"/>
          <w:szCs w:val="18"/>
        </w:rPr>
        <w:t xml:space="preserve">times, independently, in a complex task. </w:t>
      </w:r>
    </w:p>
    <w:p w:rsidR="00F211F6" w:rsidRDefault="00F211F6" w:rsidP="00F211F6">
      <w:pPr>
        <w:pStyle w:val="Default"/>
        <w:spacing w:after="60"/>
        <w:ind w:left="284" w:right="282"/>
        <w:jc w:val="both"/>
        <w:rPr>
          <w:rFonts w:ascii="Arial" w:hAnsi="Arial" w:cs="Arial"/>
          <w:sz w:val="18"/>
          <w:szCs w:val="18"/>
        </w:rPr>
      </w:pPr>
      <w:r w:rsidRPr="007B7B53">
        <w:rPr>
          <w:rFonts w:ascii="Arial" w:hAnsi="Arial" w:cs="Arial"/>
          <w:sz w:val="18"/>
          <w:szCs w:val="18"/>
        </w:rPr>
        <w:t xml:space="preserve">An example would be where an individual has 5 verified experiences in DC track circuits and has three verified experiences on HVI track circuits. The individual would be able to gain a Level 3 in both activities due to the similarity in technologies. </w:t>
      </w:r>
    </w:p>
    <w:p w:rsidR="00F211F6" w:rsidRPr="007B7B53" w:rsidRDefault="00F211F6" w:rsidP="00F211F6">
      <w:pPr>
        <w:pStyle w:val="Default"/>
        <w:spacing w:after="60"/>
        <w:ind w:left="284" w:right="282"/>
        <w:jc w:val="both"/>
        <w:rPr>
          <w:rFonts w:ascii="Arial" w:hAnsi="Arial" w:cs="Arial"/>
          <w:sz w:val="18"/>
          <w:szCs w:val="18"/>
        </w:rPr>
      </w:pPr>
      <w:r w:rsidRPr="00992386">
        <w:rPr>
          <w:rFonts w:ascii="Arial" w:hAnsi="Arial" w:cs="Arial"/>
          <w:sz w:val="18"/>
          <w:szCs w:val="18"/>
        </w:rPr>
        <w:t>Greater than half of these work experience activities shall be performed on the Metro network in accordance with Metro Signalling Standards clearly demonstrate the high level of understanding of Metro standards, practices and domain knowledge</w:t>
      </w:r>
    </w:p>
    <w:p w:rsidR="00F211F6" w:rsidRDefault="00F211F6" w:rsidP="00F211F6">
      <w:pPr>
        <w:spacing w:before="240"/>
        <w:ind w:left="284"/>
        <w:rPr>
          <w:sz w:val="16"/>
          <w:szCs w:val="16"/>
        </w:rPr>
      </w:pPr>
      <w:r w:rsidRPr="00A1389D">
        <w:rPr>
          <w:b/>
          <w:sz w:val="24"/>
        </w:rPr>
        <w:t>Assessor</w:t>
      </w:r>
      <w:r>
        <w:rPr>
          <w:b/>
          <w:sz w:val="24"/>
        </w:rPr>
        <w:t xml:space="preserve">:                         Date:                      SME:                         Date:                   </w:t>
      </w:r>
    </w:p>
    <w:p w:rsidR="00F211F6" w:rsidRDefault="00F211F6" w:rsidP="00F211F6">
      <w:pPr>
        <w:pStyle w:val="Default"/>
        <w:spacing w:after="120"/>
        <w:rPr>
          <w:sz w:val="18"/>
          <w:szCs w:val="18"/>
        </w:rPr>
      </w:pPr>
    </w:p>
    <w:p w:rsidR="005E5D80" w:rsidRDefault="005E5D80">
      <w:pPr>
        <w:rPr>
          <w:sz w:val="16"/>
          <w:szCs w:val="16"/>
        </w:rPr>
      </w:pPr>
    </w:p>
    <w:p w:rsidR="00B133E9" w:rsidRDefault="00B133E9">
      <w:pPr>
        <w:rPr>
          <w:sz w:val="16"/>
          <w:szCs w:val="16"/>
        </w:rPr>
      </w:pPr>
    </w:p>
    <w:tbl>
      <w:tblPr>
        <w:tblW w:w="9214" w:type="dxa"/>
        <w:jc w:val="center"/>
        <w:tblLayout w:type="fixed"/>
        <w:tblLook w:val="0000" w:firstRow="0" w:lastRow="0" w:firstColumn="0" w:lastColumn="0" w:noHBand="0" w:noVBand="0"/>
      </w:tblPr>
      <w:tblGrid>
        <w:gridCol w:w="993"/>
        <w:gridCol w:w="415"/>
        <w:gridCol w:w="5103"/>
        <w:gridCol w:w="1683"/>
        <w:gridCol w:w="1020"/>
      </w:tblGrid>
      <w:tr w:rsidR="00D77610" w:rsidRPr="00B133E9" w:rsidTr="00F90B43">
        <w:trPr>
          <w:trHeight w:val="326"/>
          <w:jc w:val="center"/>
        </w:trPr>
        <w:tc>
          <w:tcPr>
            <w:tcW w:w="6511" w:type="dxa"/>
            <w:gridSpan w:val="3"/>
            <w:tcBorders>
              <w:right w:val="single" w:sz="4" w:space="0" w:color="auto"/>
            </w:tcBorders>
            <w:vAlign w:val="center"/>
          </w:tcPr>
          <w:p w:rsidR="00D77610" w:rsidRPr="00B133E9" w:rsidRDefault="00D77610" w:rsidP="006A58E2">
            <w:pPr>
              <w:pStyle w:val="tablehead"/>
              <w:spacing w:before="144" w:after="144"/>
              <w:rPr>
                <w:rFonts w:ascii="Arial" w:hAnsi="Arial" w:cs="Arial"/>
                <w:szCs w:val="18"/>
              </w:rPr>
            </w:pPr>
            <w:r w:rsidRPr="00B133E9">
              <w:rPr>
                <w:rFonts w:ascii="Arial" w:hAnsi="Arial" w:cs="Arial"/>
                <w:szCs w:val="18"/>
              </w:rPr>
              <w:t>COMPETENCY ASSESSMENT CHECKLIST</w:t>
            </w:r>
          </w:p>
        </w:tc>
        <w:tc>
          <w:tcPr>
            <w:tcW w:w="1683" w:type="dxa"/>
            <w:tcBorders>
              <w:top w:val="single" w:sz="4" w:space="0" w:color="auto"/>
              <w:left w:val="single" w:sz="4" w:space="0" w:color="auto"/>
              <w:bottom w:val="single" w:sz="4" w:space="0" w:color="auto"/>
            </w:tcBorders>
            <w:vAlign w:val="center"/>
          </w:tcPr>
          <w:p w:rsidR="00D77610" w:rsidRPr="00B133E9" w:rsidRDefault="00D6304D" w:rsidP="00D6304D">
            <w:pPr>
              <w:pStyle w:val="tablehead"/>
              <w:spacing w:before="144" w:after="144"/>
              <w:rPr>
                <w:rFonts w:ascii="Arial" w:hAnsi="Arial" w:cs="Arial"/>
                <w:szCs w:val="18"/>
              </w:rPr>
            </w:pPr>
            <w:r w:rsidRPr="00B133E9">
              <w:rPr>
                <w:rFonts w:ascii="Arial" w:hAnsi="Arial" w:cs="Arial"/>
                <w:szCs w:val="18"/>
              </w:rPr>
              <w:t>RIW</w:t>
            </w:r>
            <w:r w:rsidR="00D77610" w:rsidRPr="00B133E9">
              <w:rPr>
                <w:rFonts w:ascii="Arial" w:hAnsi="Arial" w:cs="Arial"/>
                <w:szCs w:val="18"/>
              </w:rPr>
              <w:t xml:space="preserve"> ID #</w:t>
            </w:r>
          </w:p>
        </w:tc>
        <w:tc>
          <w:tcPr>
            <w:tcW w:w="1020" w:type="dxa"/>
            <w:tcBorders>
              <w:top w:val="single" w:sz="4" w:space="0" w:color="auto"/>
              <w:bottom w:val="single" w:sz="4" w:space="0" w:color="auto"/>
              <w:right w:val="single" w:sz="4" w:space="0" w:color="auto"/>
            </w:tcBorders>
            <w:vAlign w:val="center"/>
          </w:tcPr>
          <w:p w:rsidR="00D77610" w:rsidRPr="00B133E9" w:rsidRDefault="00D77610" w:rsidP="00450F54">
            <w:pPr>
              <w:pStyle w:val="CompetencyID"/>
              <w:rPr>
                <w:rFonts w:ascii="Arial" w:hAnsi="Arial" w:cs="Arial"/>
              </w:rPr>
            </w:pPr>
          </w:p>
        </w:tc>
      </w:tr>
      <w:tr w:rsidR="00D77610" w:rsidRPr="00B133E9" w:rsidTr="00F90B43">
        <w:trPr>
          <w:trHeight w:val="326"/>
          <w:jc w:val="center"/>
        </w:trPr>
        <w:tc>
          <w:tcPr>
            <w:tcW w:w="993" w:type="dxa"/>
            <w:vAlign w:val="center"/>
          </w:tcPr>
          <w:p w:rsidR="00D77610" w:rsidRPr="00B133E9" w:rsidRDefault="00D77610" w:rsidP="00813DD7">
            <w:pPr>
              <w:pStyle w:val="tabletext"/>
              <w:ind w:right="-2933"/>
              <w:rPr>
                <w:rFonts w:ascii="Arial" w:hAnsi="Arial" w:cs="Arial"/>
                <w:b w:val="0"/>
                <w:i/>
                <w:szCs w:val="16"/>
              </w:rPr>
            </w:pPr>
            <w:r w:rsidRPr="00B133E9">
              <w:rPr>
                <w:rFonts w:ascii="Arial" w:hAnsi="Arial" w:cs="Arial"/>
                <w:i/>
                <w:sz w:val="20"/>
              </w:rPr>
              <w:t>For</w:t>
            </w:r>
            <w:r w:rsidRPr="00B133E9">
              <w:rPr>
                <w:rFonts w:ascii="Arial" w:hAnsi="Arial" w:cs="Arial"/>
                <w:i/>
                <w:szCs w:val="16"/>
              </w:rPr>
              <w:t>:</w:t>
            </w:r>
            <w:r w:rsidRPr="00B133E9">
              <w:rPr>
                <w:rFonts w:ascii="Arial" w:hAnsi="Arial" w:cs="Arial"/>
                <w:b w:val="0"/>
                <w:i/>
                <w:szCs w:val="16"/>
              </w:rPr>
              <w:t xml:space="preserve"> </w:t>
            </w:r>
            <w:r w:rsidR="00077B02" w:rsidRPr="00B133E9">
              <w:rPr>
                <w:rFonts w:ascii="Arial" w:hAnsi="Arial" w:cs="Arial"/>
                <w:sz w:val="24"/>
                <w:szCs w:val="24"/>
              </w:rPr>
              <w:fldChar w:fldCharType="begin">
                <w:ffData>
                  <w:name w:val=""/>
                  <w:enabled/>
                  <w:calcOnExit w:val="0"/>
                  <w:textInput>
                    <w:default w:val="T19"/>
                  </w:textInput>
                </w:ffData>
              </w:fldChar>
            </w:r>
            <w:r w:rsidR="00813DD7" w:rsidRPr="00B133E9">
              <w:rPr>
                <w:rFonts w:ascii="Arial" w:hAnsi="Arial" w:cs="Arial"/>
                <w:sz w:val="24"/>
                <w:szCs w:val="24"/>
              </w:rPr>
              <w:instrText xml:space="preserve"> FORMTEXT </w:instrText>
            </w:r>
            <w:r w:rsidR="00077B02" w:rsidRPr="00B133E9">
              <w:rPr>
                <w:rFonts w:ascii="Arial" w:hAnsi="Arial" w:cs="Arial"/>
                <w:sz w:val="24"/>
                <w:szCs w:val="24"/>
              </w:rPr>
            </w:r>
            <w:r w:rsidR="00077B02" w:rsidRPr="00B133E9">
              <w:rPr>
                <w:rFonts w:ascii="Arial" w:hAnsi="Arial" w:cs="Arial"/>
                <w:sz w:val="24"/>
                <w:szCs w:val="24"/>
              </w:rPr>
              <w:fldChar w:fldCharType="separate"/>
            </w:r>
            <w:r w:rsidR="00813DD7" w:rsidRPr="00B133E9">
              <w:rPr>
                <w:rFonts w:ascii="Arial" w:hAnsi="Arial" w:cs="Arial"/>
                <w:sz w:val="24"/>
                <w:szCs w:val="24"/>
              </w:rPr>
              <w:t> </w:t>
            </w:r>
            <w:r w:rsidR="00813DD7" w:rsidRPr="00B133E9">
              <w:rPr>
                <w:rFonts w:ascii="Arial" w:hAnsi="Arial" w:cs="Arial"/>
                <w:sz w:val="24"/>
                <w:szCs w:val="24"/>
              </w:rPr>
              <w:t> </w:t>
            </w:r>
            <w:r w:rsidR="00813DD7" w:rsidRPr="00B133E9">
              <w:rPr>
                <w:rFonts w:ascii="Arial" w:hAnsi="Arial" w:cs="Arial"/>
                <w:sz w:val="24"/>
                <w:szCs w:val="24"/>
              </w:rPr>
              <w:t> </w:t>
            </w:r>
            <w:r w:rsidR="00813DD7" w:rsidRPr="00B133E9">
              <w:rPr>
                <w:rFonts w:ascii="Arial" w:hAnsi="Arial" w:cs="Arial"/>
                <w:sz w:val="24"/>
                <w:szCs w:val="24"/>
              </w:rPr>
              <w:t> </w:t>
            </w:r>
            <w:r w:rsidR="00813DD7" w:rsidRPr="00B133E9">
              <w:rPr>
                <w:rFonts w:ascii="Arial" w:hAnsi="Arial" w:cs="Arial"/>
                <w:sz w:val="24"/>
                <w:szCs w:val="24"/>
              </w:rPr>
              <w:t> </w:t>
            </w:r>
            <w:r w:rsidR="00077B02" w:rsidRPr="00B133E9">
              <w:rPr>
                <w:rFonts w:ascii="Arial" w:hAnsi="Arial" w:cs="Arial"/>
                <w:sz w:val="24"/>
                <w:szCs w:val="24"/>
              </w:rPr>
              <w:fldChar w:fldCharType="end"/>
            </w:r>
          </w:p>
        </w:tc>
        <w:tc>
          <w:tcPr>
            <w:tcW w:w="8221" w:type="dxa"/>
            <w:gridSpan w:val="4"/>
            <w:vAlign w:val="center"/>
          </w:tcPr>
          <w:p w:rsidR="00D77610" w:rsidRPr="00B133E9" w:rsidRDefault="00D77610" w:rsidP="007868F2">
            <w:pPr>
              <w:pStyle w:val="Name"/>
              <w:rPr>
                <w:rFonts w:ascii="Arial" w:hAnsi="Arial" w:cs="Arial"/>
                <w:szCs w:val="16"/>
              </w:rPr>
            </w:pPr>
          </w:p>
          <w:p w:rsidR="00395C22" w:rsidRPr="00B133E9" w:rsidRDefault="00395C22" w:rsidP="007868F2">
            <w:pPr>
              <w:pStyle w:val="Name"/>
              <w:rPr>
                <w:rFonts w:ascii="Arial" w:hAnsi="Arial" w:cs="Arial"/>
                <w:szCs w:val="16"/>
              </w:rPr>
            </w:pPr>
          </w:p>
          <w:p w:rsidR="00395C22" w:rsidRPr="00B133E9" w:rsidRDefault="00395C22" w:rsidP="007868F2">
            <w:pPr>
              <w:pStyle w:val="Name"/>
              <w:rPr>
                <w:rFonts w:ascii="Arial" w:hAnsi="Arial" w:cs="Arial"/>
                <w:szCs w:val="16"/>
              </w:rPr>
            </w:pPr>
          </w:p>
        </w:tc>
      </w:tr>
      <w:tr w:rsidR="00D77610" w:rsidRPr="00B133E9" w:rsidTr="00F90B43">
        <w:trPr>
          <w:trHeight w:val="326"/>
          <w:jc w:val="center"/>
        </w:trPr>
        <w:tc>
          <w:tcPr>
            <w:tcW w:w="9214" w:type="dxa"/>
            <w:gridSpan w:val="5"/>
            <w:vAlign w:val="center"/>
          </w:tcPr>
          <w:p w:rsidR="00D77610" w:rsidRPr="00B133E9" w:rsidRDefault="00D77610" w:rsidP="006A58E2">
            <w:pPr>
              <w:pStyle w:val="tabletext"/>
              <w:rPr>
                <w:rFonts w:ascii="Arial" w:hAnsi="Arial" w:cs="Arial"/>
                <w:bCs/>
                <w:szCs w:val="16"/>
              </w:rPr>
            </w:pPr>
            <w:r w:rsidRPr="00B133E9">
              <w:rPr>
                <w:rFonts w:ascii="Arial" w:hAnsi="Arial" w:cs="Arial"/>
                <w:bCs/>
                <w:szCs w:val="16"/>
              </w:rPr>
              <w:t>The relevant information has been used in the assessment of the nominee for:</w:t>
            </w:r>
          </w:p>
        </w:tc>
      </w:tr>
      <w:tr w:rsidR="00D77610" w:rsidRPr="00B133E9" w:rsidTr="00F90B43">
        <w:trPr>
          <w:trHeight w:val="326"/>
          <w:jc w:val="center"/>
        </w:trPr>
        <w:tc>
          <w:tcPr>
            <w:tcW w:w="9214" w:type="dxa"/>
            <w:gridSpan w:val="5"/>
            <w:vAlign w:val="center"/>
          </w:tcPr>
          <w:p w:rsidR="00D77610" w:rsidRPr="00B133E9" w:rsidRDefault="00F73C8D" w:rsidP="00450F54">
            <w:pPr>
              <w:pStyle w:val="tablehead"/>
              <w:spacing w:before="144" w:after="144"/>
              <w:rPr>
                <w:rFonts w:ascii="Arial" w:hAnsi="Arial" w:cs="Arial"/>
                <w:sz w:val="22"/>
                <w:szCs w:val="22"/>
                <w:u w:val="single"/>
              </w:rPr>
            </w:pPr>
            <w:r>
              <w:rPr>
                <w:rFonts w:ascii="Arial" w:hAnsi="Arial" w:cs="Arial"/>
                <w:sz w:val="22"/>
                <w:szCs w:val="22"/>
                <w:u w:val="single"/>
              </w:rPr>
              <w:fldChar w:fldCharType="begin">
                <w:ffData>
                  <w:name w:val=""/>
                  <w:enabled/>
                  <w:calcOnExit w:val="0"/>
                  <w:ddList>
                    <w:result w:val="17"/>
                    <w:listEntry w:val="Signal Design Engineer"/>
                    <w:listEntry w:val="Signal Designer"/>
                    <w:listEntry w:val="Assistant Signal Designer"/>
                    <w:listEntry w:val="Signal Project Engineer"/>
                    <w:listEntry w:val="Signal Project Assistant"/>
                    <w:listEntry w:val="Signal Project Manager"/>
                    <w:listEntry w:val="Signal Tester"/>
                    <w:listEntry w:val="Assistant signal tester"/>
                    <w:listEntry w:val="Senior test engineer"/>
                    <w:listEntry w:val="Signal Constructor"/>
                    <w:listEntry w:val="Senior Signal Construct Engineer"/>
                    <w:listEntry w:val="assistant signal constructor"/>
                    <w:listEntry w:val="senior engineer"/>
                    <w:listEntry w:val="engineer"/>
                    <w:listEntry w:val="assistant"/>
                    <w:listEntry w:val="assistant engineer"/>
                    <w:listEntry w:val="Senior CS&amp;C Engineer"/>
                    <w:listEntry w:val="CS&amp;C Engineer"/>
                    <w:listEntry w:val="CS&amp;C Technician"/>
                    <w:listEntry w:val=" CS&amp;C Assistant Technician"/>
                    <w:listEntry w:val="CS&amp;C Technician"/>
                  </w:ddList>
                </w:ffData>
              </w:fldChar>
            </w:r>
            <w:r>
              <w:rPr>
                <w:rFonts w:ascii="Arial" w:hAnsi="Arial" w:cs="Arial"/>
                <w:sz w:val="22"/>
                <w:szCs w:val="22"/>
                <w:u w:val="single"/>
              </w:rPr>
              <w:instrText xml:space="preserve"> FORMDROPDOWN </w:instrText>
            </w:r>
            <w:r w:rsidR="00F211F6">
              <w:rPr>
                <w:rFonts w:ascii="Arial" w:hAnsi="Arial" w:cs="Arial"/>
                <w:sz w:val="22"/>
                <w:szCs w:val="22"/>
                <w:u w:val="single"/>
              </w:rPr>
            </w:r>
            <w:r w:rsidR="00F211F6">
              <w:rPr>
                <w:rFonts w:ascii="Arial" w:hAnsi="Arial" w:cs="Arial"/>
                <w:sz w:val="22"/>
                <w:szCs w:val="22"/>
                <w:u w:val="single"/>
              </w:rPr>
              <w:fldChar w:fldCharType="separate"/>
            </w:r>
            <w:r>
              <w:rPr>
                <w:rFonts w:ascii="Arial" w:hAnsi="Arial" w:cs="Arial"/>
                <w:sz w:val="22"/>
                <w:szCs w:val="22"/>
                <w:u w:val="single"/>
              </w:rPr>
              <w:fldChar w:fldCharType="end"/>
            </w:r>
          </w:p>
          <w:p w:rsidR="00D77610" w:rsidRPr="00B133E9" w:rsidRDefault="00D77610" w:rsidP="00450F54">
            <w:pPr>
              <w:pStyle w:val="tablehead"/>
              <w:spacing w:before="144" w:after="144"/>
              <w:rPr>
                <w:rFonts w:ascii="Arial" w:hAnsi="Arial" w:cs="Arial"/>
                <w:b w:val="0"/>
                <w:bCs/>
                <w:i/>
                <w:szCs w:val="18"/>
              </w:rPr>
            </w:pPr>
            <w:r w:rsidRPr="00B133E9">
              <w:rPr>
                <w:rFonts w:ascii="Arial" w:hAnsi="Arial" w:cs="Arial"/>
                <w:b w:val="0"/>
                <w:i/>
                <w:sz w:val="22"/>
                <w:szCs w:val="22"/>
              </w:rPr>
              <w:t>(select role)</w:t>
            </w:r>
          </w:p>
        </w:tc>
      </w:tr>
      <w:tr w:rsidR="00D77610" w:rsidRPr="00B133E9" w:rsidTr="00F90B43">
        <w:trPr>
          <w:trHeight w:val="326"/>
          <w:jc w:val="center"/>
        </w:trPr>
        <w:tc>
          <w:tcPr>
            <w:tcW w:w="9214" w:type="dxa"/>
            <w:gridSpan w:val="5"/>
            <w:vAlign w:val="center"/>
          </w:tcPr>
          <w:p w:rsidR="00D77610" w:rsidRPr="00B133E9" w:rsidRDefault="00D77610" w:rsidP="00B133E9">
            <w:pPr>
              <w:pStyle w:val="tablehead"/>
              <w:spacing w:beforeLines="0" w:afterLines="0"/>
              <w:rPr>
                <w:rFonts w:ascii="Arial" w:hAnsi="Arial" w:cs="Arial"/>
                <w:i/>
                <w:sz w:val="22"/>
                <w:szCs w:val="22"/>
              </w:rPr>
            </w:pPr>
          </w:p>
        </w:tc>
      </w:tr>
      <w:tr w:rsidR="00D77610" w:rsidRPr="00B133E9" w:rsidTr="00F90B43">
        <w:trPr>
          <w:trHeight w:val="326"/>
          <w:jc w:val="center"/>
        </w:trPr>
        <w:tc>
          <w:tcPr>
            <w:tcW w:w="9214" w:type="dxa"/>
            <w:gridSpan w:val="5"/>
            <w:tcBorders>
              <w:bottom w:val="single" w:sz="4" w:space="0" w:color="auto"/>
            </w:tcBorders>
            <w:vAlign w:val="center"/>
          </w:tcPr>
          <w:p w:rsidR="00D77610" w:rsidRPr="00B133E9" w:rsidRDefault="00D77610" w:rsidP="006A58E2">
            <w:pPr>
              <w:pStyle w:val="tabletext"/>
              <w:rPr>
                <w:rFonts w:ascii="Arial" w:hAnsi="Arial" w:cs="Arial"/>
                <w:bCs/>
                <w:sz w:val="24"/>
                <w:szCs w:val="24"/>
              </w:rPr>
            </w:pPr>
            <w:r w:rsidRPr="00B133E9">
              <w:rPr>
                <w:rFonts w:ascii="Arial" w:hAnsi="Arial" w:cs="Arial"/>
                <w:bCs/>
                <w:sz w:val="24"/>
                <w:szCs w:val="24"/>
              </w:rPr>
              <w:t>Assessment Checklist</w:t>
            </w:r>
          </w:p>
          <w:p w:rsidR="00D6304D" w:rsidRPr="00B133E9" w:rsidRDefault="00D6304D" w:rsidP="006A58E2">
            <w:pPr>
              <w:pStyle w:val="tabletext"/>
              <w:rPr>
                <w:rFonts w:ascii="Arial" w:hAnsi="Arial" w:cs="Arial"/>
                <w:bCs/>
                <w:sz w:val="20"/>
              </w:rPr>
            </w:pP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6A58E2">
            <w:pPr>
              <w:pStyle w:val="tabletext"/>
              <w:rPr>
                <w:rFonts w:ascii="Arial" w:hAnsi="Arial" w:cs="Arial"/>
                <w:bCs/>
                <w:sz w:val="20"/>
              </w:rPr>
            </w:pPr>
            <w:r w:rsidRPr="00B133E9">
              <w:rPr>
                <w:rFonts w:ascii="Arial" w:hAnsi="Arial" w:cs="Arial"/>
                <w:bCs/>
                <w:sz w:val="20"/>
              </w:rPr>
              <w:t>Assessor</w:t>
            </w:r>
          </w:p>
          <w:p w:rsidR="00D6304D" w:rsidRPr="00B133E9" w:rsidRDefault="00D6304D" w:rsidP="006A58E2">
            <w:pPr>
              <w:pStyle w:val="tabletext"/>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6A58E2">
            <w:pPr>
              <w:pStyle w:val="tabletext"/>
              <w:rPr>
                <w:rFonts w:ascii="Arial" w:hAnsi="Arial" w:cs="Arial"/>
                <w:bCs/>
                <w:sz w:val="20"/>
              </w:rPr>
            </w:pPr>
            <w:r w:rsidRPr="00B133E9">
              <w:rPr>
                <w:rFonts w:ascii="Arial" w:hAnsi="Arial" w:cs="Arial"/>
                <w:bCs/>
                <w:sz w:val="20"/>
              </w:rPr>
              <w:t>Checklist Item</w:t>
            </w:r>
          </w:p>
          <w:p w:rsidR="00D6304D" w:rsidRPr="00B133E9" w:rsidRDefault="00D6304D" w:rsidP="006A58E2">
            <w:pPr>
              <w:pStyle w:val="tabletext"/>
              <w:rPr>
                <w:rFonts w:ascii="Arial" w:hAnsi="Arial" w:cs="Arial"/>
                <w:bCs/>
                <w:sz w:val="20"/>
              </w:rPr>
            </w:pP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6A58E2">
            <w:pPr>
              <w:pStyle w:val="tabletext"/>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6A58E2">
            <w:pPr>
              <w:pStyle w:val="tabletext"/>
              <w:rPr>
                <w:rFonts w:ascii="Arial" w:hAnsi="Arial" w:cs="Arial"/>
                <w:bCs/>
                <w:sz w:val="20"/>
              </w:rPr>
            </w:pPr>
            <w:r w:rsidRPr="00B133E9">
              <w:rPr>
                <w:rFonts w:ascii="Arial" w:hAnsi="Arial" w:cs="Arial"/>
                <w:bCs/>
                <w:sz w:val="20"/>
              </w:rPr>
              <w:t>Information provided by candidate</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Signed Request for Assessment included</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Training Records provided for National Certified Competencies</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Training Records provided for Industry or Equipment Training</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 xml:space="preserve">Work Experience Record </w:t>
            </w:r>
            <w:r w:rsidR="00536B78" w:rsidRPr="00B133E9">
              <w:rPr>
                <w:rFonts w:ascii="Arial" w:hAnsi="Arial" w:cs="Arial"/>
                <w:b w:val="0"/>
                <w:sz w:val="20"/>
              </w:rPr>
              <w:t xml:space="preserve">(WER) </w:t>
            </w:r>
            <w:r w:rsidRPr="00B133E9">
              <w:rPr>
                <w:rFonts w:ascii="Arial" w:hAnsi="Arial" w:cs="Arial"/>
                <w:b w:val="0"/>
                <w:sz w:val="20"/>
              </w:rPr>
              <w:t>provided</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536B78" w:rsidP="00930F87">
            <w:pPr>
              <w:pStyle w:val="tabletext"/>
              <w:rPr>
                <w:rFonts w:ascii="Arial" w:hAnsi="Arial" w:cs="Arial"/>
                <w:bCs/>
                <w:sz w:val="20"/>
              </w:rPr>
            </w:pPr>
            <w:r w:rsidRPr="00B133E9">
              <w:rPr>
                <w:rFonts w:ascii="Arial" w:hAnsi="Arial" w:cs="Arial"/>
                <w:b w:val="0"/>
                <w:sz w:val="20"/>
              </w:rPr>
              <w:t xml:space="preserve">VRIOGS </w:t>
            </w:r>
            <w:r w:rsidR="00D77610" w:rsidRPr="00B133E9">
              <w:rPr>
                <w:rFonts w:ascii="Arial" w:hAnsi="Arial" w:cs="Arial"/>
                <w:b w:val="0"/>
                <w:sz w:val="20"/>
              </w:rPr>
              <w:t>Signalling Standards Induction passed</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 xml:space="preserve">Track Safety Awareness certificate </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 xml:space="preserve">OHS Induction certificate </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 xml:space="preserve"> Site Induction </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 xml:space="preserve">Health Assessment for Rail Safety Workers </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All of the above information loaded into Rail Industry worker (Rail Safety Worker) database.</w:t>
            </w:r>
          </w:p>
        </w:tc>
      </w:tr>
      <w:tr w:rsidR="00D6304D"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6304D" w:rsidRPr="00B133E9" w:rsidRDefault="00D6304D"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6304D" w:rsidRPr="00B133E9" w:rsidRDefault="00D6304D" w:rsidP="00930F87">
            <w:pPr>
              <w:pStyle w:val="tabletext"/>
              <w:rPr>
                <w:rFonts w:ascii="Arial" w:hAnsi="Arial" w:cs="Arial"/>
                <w:b w:val="0"/>
                <w:sz w:val="20"/>
              </w:rPr>
            </w:pP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sz w:val="20"/>
              </w:rPr>
              <w:t>Assessment Checklist and Draft Statement of Competency</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Applicant has completed a Draft Statement of Competency</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Applicant has provided Training references for all skills</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Applicant has provided Work Experience References for all skills</w:t>
            </w:r>
          </w:p>
        </w:tc>
      </w:tr>
      <w:tr w:rsidR="00D77610" w:rsidRPr="00B133E9" w:rsidTr="00F90B43">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Cs/>
                <w:sz w:val="20"/>
              </w:rPr>
              <w:t>Assessor confirms</w:t>
            </w: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Drug &amp; Alcohol Policy compliance checked on Request for Assessment</w:t>
            </w: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All the above information collated and recorded</w:t>
            </w: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Scanned copy of information loaded into Rail Industry worker (Rail Safety Worker) database.</w:t>
            </w: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Assessor Certification provided of this Checklist and SoC</w:t>
            </w: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D6304D">
            <w:pPr>
              <w:pStyle w:val="tabletext"/>
              <w:rPr>
                <w:rFonts w:ascii="Arial" w:hAnsi="Arial" w:cs="Arial"/>
                <w:bCs/>
                <w:sz w:val="20"/>
              </w:rPr>
            </w:pPr>
            <w:r w:rsidRPr="00B133E9">
              <w:rPr>
                <w:rFonts w:ascii="Arial" w:hAnsi="Arial" w:cs="Arial"/>
                <w:b w:val="0"/>
                <w:sz w:val="20"/>
              </w:rPr>
              <w:t>Assessor is AR</w:t>
            </w:r>
            <w:r w:rsidR="00D6304D" w:rsidRPr="00B133E9">
              <w:rPr>
                <w:rFonts w:ascii="Arial" w:hAnsi="Arial" w:cs="Arial"/>
                <w:b w:val="0"/>
                <w:sz w:val="20"/>
              </w:rPr>
              <w:t>O</w:t>
            </w:r>
            <w:r w:rsidRPr="00B133E9">
              <w:rPr>
                <w:rFonts w:ascii="Arial" w:hAnsi="Arial" w:cs="Arial"/>
                <w:b w:val="0"/>
                <w:sz w:val="20"/>
              </w:rPr>
              <w:t xml:space="preserve"> approved for this ‘signalling role’ or is working with an approved Subject Matter Expert</w:t>
            </w:r>
            <w:r w:rsidR="00536B78" w:rsidRPr="00B133E9">
              <w:rPr>
                <w:rFonts w:ascii="Arial" w:hAnsi="Arial" w:cs="Arial"/>
                <w:b w:val="0"/>
                <w:sz w:val="20"/>
              </w:rPr>
              <w:t xml:space="preserve"> (SME)</w:t>
            </w: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All information has been assessed and recorded assessments for all competencies</w:t>
            </w: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All issues have been assessed</w:t>
            </w: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Assessor has uploaded this Assessment Checklist to Rail Industry Worker site</w:t>
            </w:r>
          </w:p>
        </w:tc>
      </w:tr>
      <w:tr w:rsidR="00D6304D"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6304D" w:rsidRPr="00B133E9" w:rsidRDefault="00D6304D"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6304D" w:rsidRPr="00B133E9" w:rsidRDefault="00D6304D" w:rsidP="00930F87">
            <w:pPr>
              <w:pStyle w:val="tabletext"/>
              <w:rPr>
                <w:rFonts w:ascii="Arial" w:hAnsi="Arial" w:cs="Arial"/>
                <w:b w:val="0"/>
                <w:sz w:val="20"/>
              </w:rPr>
            </w:pP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Cs/>
                <w:sz w:val="20"/>
              </w:rPr>
              <w:t>Draft Certificate of Competency</w:t>
            </w: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Certificate and Agreement signed by applicant</w:t>
            </w:r>
          </w:p>
        </w:tc>
      </w:tr>
      <w:tr w:rsidR="00D77610"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B133E9" w:rsidRDefault="00D77610"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D77610" w:rsidRPr="00B133E9" w:rsidRDefault="00D77610" w:rsidP="00930F87">
            <w:pPr>
              <w:pStyle w:val="tabletext"/>
              <w:rPr>
                <w:rFonts w:ascii="Arial" w:hAnsi="Arial" w:cs="Arial"/>
                <w:bCs/>
                <w:sz w:val="20"/>
              </w:rPr>
            </w:pPr>
            <w:r w:rsidRPr="00B133E9">
              <w:rPr>
                <w:rFonts w:ascii="Arial" w:hAnsi="Arial" w:cs="Arial"/>
                <w:b w:val="0"/>
                <w:sz w:val="20"/>
              </w:rPr>
              <w:t>Certificate signed by Assessor</w:t>
            </w:r>
          </w:p>
        </w:tc>
      </w:tr>
      <w:tr w:rsidR="00536B78" w:rsidRPr="00B133E9" w:rsidTr="00F90B43">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536B78" w:rsidRPr="00B133E9" w:rsidRDefault="00536B78" w:rsidP="00564314">
            <w:pPr>
              <w:pStyle w:val="tabletext"/>
              <w:jc w:val="center"/>
              <w:rPr>
                <w:rFonts w:ascii="Arial" w:hAnsi="Arial" w:cs="Arial"/>
                <w:bCs/>
                <w:sz w:val="20"/>
              </w:rPr>
            </w:pPr>
          </w:p>
        </w:tc>
        <w:tc>
          <w:tcPr>
            <w:tcW w:w="7806" w:type="dxa"/>
            <w:gridSpan w:val="3"/>
            <w:tcBorders>
              <w:top w:val="single" w:sz="4" w:space="0" w:color="auto"/>
              <w:left w:val="single" w:sz="4" w:space="0" w:color="auto"/>
              <w:bottom w:val="single" w:sz="4" w:space="0" w:color="auto"/>
              <w:right w:val="single" w:sz="4" w:space="0" w:color="auto"/>
            </w:tcBorders>
            <w:vAlign w:val="center"/>
          </w:tcPr>
          <w:p w:rsidR="00536B78" w:rsidRPr="00B133E9" w:rsidRDefault="00536B78" w:rsidP="00930F87">
            <w:pPr>
              <w:pStyle w:val="tabletext"/>
              <w:rPr>
                <w:rFonts w:ascii="Arial" w:hAnsi="Arial" w:cs="Arial"/>
                <w:b w:val="0"/>
                <w:sz w:val="20"/>
              </w:rPr>
            </w:pPr>
          </w:p>
        </w:tc>
      </w:tr>
    </w:tbl>
    <w:p w:rsidR="00B133E9" w:rsidRPr="00C66287" w:rsidRDefault="00B133E9" w:rsidP="00B133E9">
      <w:pPr>
        <w:spacing w:before="60" w:after="60"/>
        <w:outlineLvl w:val="0"/>
        <w:rPr>
          <w:b/>
          <w:sz w:val="28"/>
          <w:szCs w:val="28"/>
        </w:rPr>
      </w:pPr>
    </w:p>
    <w:p w:rsidR="00D77610" w:rsidRDefault="00D77610">
      <w:pPr>
        <w:rPr>
          <w:szCs w:val="22"/>
        </w:rPr>
        <w:sectPr w:rsidR="00D77610" w:rsidSect="00B133E9">
          <w:headerReference w:type="default" r:id="rId8"/>
          <w:footerReference w:type="default" r:id="rId9"/>
          <w:pgSz w:w="11906" w:h="16838" w:code="9"/>
          <w:pgMar w:top="1276" w:right="1134" w:bottom="1134" w:left="1134" w:header="567" w:footer="289" w:gutter="0"/>
          <w:cols w:space="708"/>
          <w:docGrid w:linePitch="360"/>
        </w:sectPr>
      </w:pPr>
    </w:p>
    <w:p w:rsidR="00905E9D" w:rsidRPr="00905E9D" w:rsidRDefault="00905E9D" w:rsidP="00905E9D">
      <w:pPr>
        <w:spacing w:beforeLines="60" w:before="144" w:afterLines="60" w:after="144"/>
        <w:ind w:left="284"/>
        <w:rPr>
          <w:rFonts w:cs="Arial"/>
          <w:b/>
          <w:color w:val="FF0000"/>
          <w:szCs w:val="22"/>
        </w:rPr>
      </w:pPr>
      <w:r w:rsidRPr="00905E9D">
        <w:rPr>
          <w:rFonts w:cs="Arial"/>
          <w:b/>
          <w:color w:val="FF0000"/>
          <w:szCs w:val="22"/>
        </w:rPr>
        <w:lastRenderedPageBreak/>
        <w:t>Technical Documents and Investigation</w:t>
      </w:r>
    </w:p>
    <w:tbl>
      <w:tblPr>
        <w:tblW w:w="10369" w:type="dxa"/>
        <w:jc w:val="center"/>
        <w:tblLayout w:type="fixed"/>
        <w:tblLook w:val="0000" w:firstRow="0" w:lastRow="0" w:firstColumn="0" w:lastColumn="0" w:noHBand="0" w:noVBand="0"/>
      </w:tblPr>
      <w:tblGrid>
        <w:gridCol w:w="210"/>
        <w:gridCol w:w="3476"/>
        <w:gridCol w:w="210"/>
        <w:gridCol w:w="499"/>
        <w:gridCol w:w="210"/>
        <w:gridCol w:w="782"/>
        <w:gridCol w:w="210"/>
        <w:gridCol w:w="1066"/>
        <w:gridCol w:w="210"/>
        <w:gridCol w:w="2577"/>
        <w:gridCol w:w="210"/>
        <w:gridCol w:w="357"/>
        <w:gridCol w:w="116"/>
        <w:gridCol w:w="94"/>
        <w:gridCol w:w="142"/>
      </w:tblGrid>
      <w:tr w:rsidR="005E5D80" w:rsidRPr="00BC65CA" w:rsidTr="00F90B43">
        <w:trPr>
          <w:gridBefore w:val="1"/>
          <w:gridAfter w:val="1"/>
          <w:wBefore w:w="210" w:type="dxa"/>
          <w:wAfter w:w="142" w:type="dxa"/>
          <w:trHeight w:val="326"/>
          <w:jc w:val="center"/>
        </w:trPr>
        <w:tc>
          <w:tcPr>
            <w:tcW w:w="3686" w:type="dxa"/>
            <w:gridSpan w:val="2"/>
            <w:tcBorders>
              <w:right w:val="single" w:sz="4" w:space="0" w:color="auto"/>
            </w:tcBorders>
            <w:vAlign w:val="center"/>
          </w:tcPr>
          <w:p w:rsidR="005E5D80" w:rsidRPr="00BC65CA" w:rsidRDefault="005E5D80" w:rsidP="005E5D80">
            <w:pPr>
              <w:jc w:val="center"/>
              <w:rPr>
                <w:rFonts w:cs="Arial"/>
                <w:b/>
                <w:bCs/>
                <w:color w:val="000000"/>
                <w:sz w:val="16"/>
                <w:szCs w:val="16"/>
              </w:rPr>
            </w:pPr>
            <w:r w:rsidRPr="00BC65CA">
              <w:rPr>
                <w:rFonts w:cs="Arial"/>
                <w:b/>
                <w:bCs/>
                <w:color w:val="000000"/>
                <w:sz w:val="16"/>
                <w:szCs w:val="16"/>
              </w:rPr>
              <w:t>EVIDENCE</w:t>
            </w:r>
          </w:p>
        </w:tc>
        <w:tc>
          <w:tcPr>
            <w:tcW w:w="709" w:type="dxa"/>
            <w:gridSpan w:val="2"/>
            <w:tcBorders>
              <w:top w:val="single" w:sz="4" w:space="0" w:color="auto"/>
              <w:bottom w:val="single" w:sz="4" w:space="0" w:color="auto"/>
              <w:right w:val="single" w:sz="4" w:space="0" w:color="auto"/>
            </w:tcBorders>
            <w:vAlign w:val="center"/>
          </w:tcPr>
          <w:p w:rsidR="005E5D80" w:rsidRPr="00BC65CA" w:rsidRDefault="005E5D80" w:rsidP="005E5D80">
            <w:pPr>
              <w:jc w:val="center"/>
              <w:rPr>
                <w:rFonts w:cs="Arial"/>
                <w:b/>
                <w:bCs/>
                <w:color w:val="000000"/>
                <w:sz w:val="16"/>
                <w:szCs w:val="16"/>
              </w:rPr>
            </w:pPr>
            <w:r w:rsidRPr="00BC65CA">
              <w:rPr>
                <w:rFonts w:cs="Arial"/>
                <w:b/>
                <w:bCs/>
                <w:color w:val="000000"/>
                <w:sz w:val="16"/>
                <w:szCs w:val="16"/>
              </w:rPr>
              <w:t>Level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BC65CA" w:rsidRDefault="005E5D80" w:rsidP="005E5D80">
            <w:pPr>
              <w:jc w:val="center"/>
              <w:rPr>
                <w:rFonts w:cs="Arial"/>
                <w:b/>
                <w:bCs/>
                <w:color w:val="000000"/>
                <w:sz w:val="16"/>
                <w:szCs w:val="16"/>
              </w:rPr>
            </w:pPr>
            <w:r w:rsidRPr="00BC65CA">
              <w:rPr>
                <w:rFonts w:cs="Arial"/>
                <w:b/>
                <w:bCs/>
                <w:color w:val="000000"/>
                <w:sz w:val="16"/>
                <w:szCs w:val="16"/>
              </w:rPr>
              <w:t>Training</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BC65CA" w:rsidRDefault="005E5D80" w:rsidP="005E5D80">
            <w:pPr>
              <w:jc w:val="center"/>
              <w:rPr>
                <w:rFonts w:cs="Arial"/>
                <w:b/>
                <w:bCs/>
                <w:color w:val="000000"/>
                <w:sz w:val="16"/>
                <w:szCs w:val="16"/>
              </w:rPr>
            </w:pPr>
            <w:r w:rsidRPr="00BC65CA">
              <w:rPr>
                <w:rFonts w:cs="Arial"/>
                <w:b/>
                <w:bCs/>
                <w:color w:val="000000"/>
                <w:sz w:val="16"/>
                <w:szCs w:val="16"/>
              </w:rPr>
              <w:t>Work Experience</w:t>
            </w:r>
          </w:p>
        </w:tc>
        <w:tc>
          <w:tcPr>
            <w:tcW w:w="3354" w:type="dxa"/>
            <w:gridSpan w:val="5"/>
            <w:tcBorders>
              <w:top w:val="single" w:sz="4" w:space="0" w:color="auto"/>
              <w:left w:val="single" w:sz="4" w:space="0" w:color="auto"/>
              <w:bottom w:val="single" w:sz="4" w:space="0" w:color="auto"/>
              <w:right w:val="single" w:sz="4" w:space="0" w:color="auto"/>
            </w:tcBorders>
            <w:vAlign w:val="center"/>
          </w:tcPr>
          <w:p w:rsidR="005E5D80" w:rsidRPr="00BC65CA" w:rsidRDefault="005E5D80" w:rsidP="005E5D80">
            <w:pPr>
              <w:rPr>
                <w:rFonts w:cs="Arial"/>
                <w:b/>
                <w:bCs/>
                <w:color w:val="000000"/>
                <w:sz w:val="16"/>
                <w:szCs w:val="16"/>
              </w:rPr>
            </w:pPr>
            <w:r w:rsidRPr="00BC65CA">
              <w:rPr>
                <w:rFonts w:cs="Arial"/>
                <w:b/>
                <w:bCs/>
                <w:color w:val="000000"/>
                <w:sz w:val="16"/>
                <w:szCs w:val="16"/>
              </w:rPr>
              <w:t>Initial Comments by Assessed</w:t>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r w:rsidRPr="005E5D80">
              <w:rPr>
                <w:rFonts w:cs="Arial"/>
                <w:sz w:val="20"/>
                <w:szCs w:val="20"/>
              </w:rPr>
              <w:t>Signal Standards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r w:rsidRPr="005E5D80">
              <w:rPr>
                <w:rFonts w:cs="Arial"/>
                <w:sz w:val="20"/>
                <w:szCs w:val="20"/>
              </w:rPr>
              <w:t>Risk Assessments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r w:rsidRPr="005E5D80">
              <w:rPr>
                <w:rFonts w:cs="Arial"/>
                <w:sz w:val="20"/>
                <w:szCs w:val="20"/>
              </w:rPr>
              <w:t>Service Schedules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r w:rsidRPr="005E5D80">
              <w:rPr>
                <w:rFonts w:cs="Arial"/>
                <w:sz w:val="20"/>
                <w:szCs w:val="20"/>
              </w:rPr>
              <w:t>Technical Maintenance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r w:rsidRPr="005E5D80">
              <w:rPr>
                <w:rFonts w:cs="Arial"/>
                <w:sz w:val="20"/>
                <w:szCs w:val="20"/>
              </w:rPr>
              <w:t>Functional Specifications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r w:rsidRPr="005E5D80">
              <w:rPr>
                <w:rFonts w:cs="Arial"/>
                <w:sz w:val="20"/>
                <w:szCs w:val="20"/>
              </w:rPr>
              <w:t>Incident Investigations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r w:rsidRPr="005E5D80">
              <w:rPr>
                <w:rFonts w:cs="Arial"/>
                <w:sz w:val="20"/>
                <w:szCs w:val="20"/>
              </w:rPr>
              <w:t>Safety Investigations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cs="Arial"/>
                <w:sz w:val="20"/>
                <w:szCs w:val="20"/>
              </w:rPr>
            </w:pPr>
            <w:r w:rsidRPr="005E5D80">
              <w:rPr>
                <w:rFonts w:cs="Arial"/>
                <w:sz w:val="20"/>
                <w:szCs w:val="20"/>
              </w:rPr>
              <w:t>Design Documentation</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cs="Arial"/>
                <w:sz w:val="20"/>
                <w:szCs w:val="20"/>
              </w:rPr>
            </w:pPr>
            <w:r w:rsidRPr="005E5D80">
              <w:rPr>
                <w:rFonts w:cs="Arial"/>
                <w:sz w:val="20"/>
                <w:szCs w:val="20"/>
              </w:rPr>
              <w:t>VRIOGS Signaller Workstation</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cs="Arial"/>
                <w:sz w:val="20"/>
                <w:szCs w:val="20"/>
              </w:rPr>
            </w:pPr>
            <w:r w:rsidRPr="005E5D80">
              <w:rPr>
                <w:rFonts w:cs="Arial"/>
                <w:sz w:val="20"/>
                <w:szCs w:val="20"/>
              </w:rPr>
              <w:t>VRIOGS Control System Induction</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cs="Arial"/>
                <w:sz w:val="20"/>
                <w:szCs w:val="20"/>
              </w:rPr>
            </w:pPr>
            <w:r w:rsidRPr="005E5D80">
              <w:rPr>
                <w:rFonts w:cs="Arial"/>
                <w:sz w:val="20"/>
                <w:szCs w:val="20"/>
              </w:rPr>
              <w:t xml:space="preserve">System Architecture </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cs="Arial"/>
                <w:sz w:val="20"/>
                <w:szCs w:val="20"/>
              </w:rPr>
            </w:pPr>
            <w:r w:rsidRPr="005E5D80">
              <w:rPr>
                <w:rFonts w:cs="Arial"/>
                <w:sz w:val="20"/>
                <w:szCs w:val="20"/>
              </w:rPr>
              <w:t>Network Configuration &amp; application</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cs="Arial"/>
                <w:sz w:val="20"/>
                <w:szCs w:val="20"/>
              </w:rPr>
            </w:pPr>
            <w:r w:rsidRPr="005E5D80">
              <w:rPr>
                <w:rFonts w:cs="Arial"/>
                <w:sz w:val="20"/>
                <w:szCs w:val="20"/>
              </w:rPr>
              <w:t>Commissioning Work Package Documentation</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5E5D80" w:rsidTr="00F90B43">
        <w:trPr>
          <w:gridBefore w:val="1"/>
          <w:gridAfter w:val="1"/>
          <w:wBefore w:w="210" w:type="dxa"/>
          <w:wAfter w:w="14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Y"/>
                    <w:maxLength w:val="1"/>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sz w:val="16"/>
                <w:szCs w:val="16"/>
              </w:rPr>
            </w:pPr>
            <w:r w:rsidRPr="005E5D80">
              <w:rPr>
                <w:rFonts w:ascii="Verdana" w:hAnsi="Verdana"/>
                <w:sz w:val="16"/>
                <w:szCs w:val="16"/>
              </w:rPr>
              <w:fldChar w:fldCharType="begin">
                <w:ffData>
                  <w:name w:val=""/>
                  <w:enabled/>
                  <w:calcOnExit w:val="0"/>
                  <w:textInput>
                    <w:default w:val="T19"/>
                  </w:textInput>
                </w:ffData>
              </w:fldChar>
            </w:r>
            <w:r w:rsidRPr="005E5D80">
              <w:rPr>
                <w:rFonts w:ascii="Verdana" w:hAnsi="Verdana"/>
                <w:sz w:val="16"/>
                <w:szCs w:val="16"/>
              </w:rPr>
              <w:instrText xml:space="preserve"> FORMTEXT </w:instrText>
            </w:r>
            <w:r w:rsidRPr="005E5D80">
              <w:rPr>
                <w:rFonts w:ascii="Verdana" w:hAnsi="Verdana"/>
                <w:sz w:val="16"/>
                <w:szCs w:val="16"/>
              </w:rPr>
            </w:r>
            <w:r w:rsidRPr="005E5D80">
              <w:rPr>
                <w:rFonts w:ascii="Verdana" w:hAnsi="Verdana"/>
                <w:sz w:val="16"/>
                <w:szCs w:val="16"/>
              </w:rPr>
              <w:fldChar w:fldCharType="separate"/>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t> </w:t>
            </w:r>
            <w:r w:rsidRPr="005E5D80">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jc w:val="cente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Text115"/>
                  <w:enabled/>
                  <w:calcOnExit w:val="0"/>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noProof/>
                <w:color w:val="000000"/>
                <w:sz w:val="16"/>
                <w:szCs w:val="16"/>
              </w:rPr>
              <w:t> </w:t>
            </w:r>
            <w:r w:rsidRPr="005E5D80">
              <w:rPr>
                <w:rFonts w:ascii="Verdana" w:hAnsi="Verdana" w:cs="Arial"/>
                <w:noProof/>
                <w:color w:val="000000"/>
                <w:sz w:val="16"/>
                <w:szCs w:val="16"/>
              </w:rPr>
              <w:t> </w:t>
            </w:r>
            <w:r w:rsidRPr="005E5D80">
              <w:rPr>
                <w:rFonts w:ascii="Verdana" w:hAnsi="Verdana" w:cs="Arial"/>
                <w:color w:val="000000"/>
                <w:sz w:val="16"/>
                <w:szCs w:val="16"/>
              </w:rPr>
              <w:fldChar w:fldCharType="end"/>
            </w:r>
          </w:p>
        </w:tc>
        <w:tc>
          <w:tcPr>
            <w:tcW w:w="567" w:type="dxa"/>
            <w:gridSpan w:val="3"/>
            <w:tcBorders>
              <w:top w:val="single" w:sz="4" w:space="0" w:color="auto"/>
              <w:left w:val="single" w:sz="4" w:space="0" w:color="auto"/>
              <w:bottom w:val="single" w:sz="4" w:space="0" w:color="auto"/>
              <w:right w:val="single" w:sz="4" w:space="0" w:color="auto"/>
            </w:tcBorders>
          </w:tcPr>
          <w:p w:rsidR="005E5D80" w:rsidRPr="005E5D80" w:rsidRDefault="005E5D80" w:rsidP="005E5D80">
            <w:pPr>
              <w:rPr>
                <w:rFonts w:ascii="Verdana" w:hAnsi="Verdana" w:cs="Arial"/>
                <w:color w:val="000000"/>
                <w:sz w:val="16"/>
                <w:szCs w:val="16"/>
              </w:rPr>
            </w:pPr>
            <w:r w:rsidRPr="005E5D80">
              <w:rPr>
                <w:rFonts w:ascii="Verdana" w:hAnsi="Verdana" w:cs="Arial"/>
                <w:color w:val="000000"/>
                <w:sz w:val="16"/>
                <w:szCs w:val="16"/>
              </w:rPr>
              <w:fldChar w:fldCharType="begin">
                <w:ffData>
                  <w:name w:val=""/>
                  <w:enabled/>
                  <w:calcOnExit w:val="0"/>
                  <w:textInput>
                    <w:maxLength w:val="1"/>
                  </w:textInput>
                </w:ffData>
              </w:fldChar>
            </w:r>
            <w:r w:rsidRPr="005E5D80">
              <w:rPr>
                <w:rFonts w:ascii="Verdana" w:hAnsi="Verdana" w:cs="Arial"/>
                <w:color w:val="000000"/>
                <w:sz w:val="16"/>
                <w:szCs w:val="16"/>
              </w:rPr>
              <w:instrText xml:space="preserve"> FORMTEXT </w:instrText>
            </w:r>
            <w:r w:rsidRPr="005E5D80">
              <w:rPr>
                <w:rFonts w:ascii="Verdana" w:hAnsi="Verdana" w:cs="Arial"/>
                <w:color w:val="000000"/>
                <w:sz w:val="16"/>
                <w:szCs w:val="16"/>
              </w:rPr>
            </w:r>
            <w:r w:rsidRPr="005E5D80">
              <w:rPr>
                <w:rFonts w:ascii="Verdana" w:hAnsi="Verdana" w:cs="Arial"/>
                <w:color w:val="000000"/>
                <w:sz w:val="16"/>
                <w:szCs w:val="16"/>
              </w:rPr>
              <w:fldChar w:fldCharType="separate"/>
            </w:r>
            <w:r w:rsidRPr="005E5D80">
              <w:rPr>
                <w:rFonts w:ascii="Verdana" w:hAnsi="Verdana" w:cs="Arial"/>
                <w:color w:val="000000"/>
                <w:sz w:val="16"/>
                <w:szCs w:val="16"/>
              </w:rPr>
              <w:t> </w:t>
            </w:r>
            <w:r w:rsidRPr="005E5D80">
              <w:rPr>
                <w:rFonts w:ascii="Verdana" w:hAnsi="Verdana" w:cs="Arial"/>
                <w:color w:val="000000"/>
                <w:sz w:val="16"/>
                <w:szCs w:val="16"/>
              </w:rPr>
              <w:fldChar w:fldCharType="end"/>
            </w:r>
          </w:p>
        </w:tc>
      </w:tr>
      <w:tr w:rsidR="005E5D80" w:rsidRPr="00620955" w:rsidTr="00F90B43">
        <w:trPr>
          <w:gridBefore w:val="1"/>
          <w:wBefore w:w="210" w:type="dxa"/>
          <w:trHeight w:val="326"/>
          <w:jc w:val="center"/>
        </w:trPr>
        <w:tc>
          <w:tcPr>
            <w:tcW w:w="9923" w:type="dxa"/>
            <w:gridSpan w:val="12"/>
          </w:tcPr>
          <w:p w:rsidR="005E5D80" w:rsidRPr="00905E9D" w:rsidRDefault="000B7F9F" w:rsidP="00905E9D">
            <w:pPr>
              <w:spacing w:beforeLines="60" w:before="144" w:afterLines="60" w:after="144"/>
              <w:ind w:left="284"/>
              <w:rPr>
                <w:rFonts w:cs="Arial"/>
                <w:b/>
                <w:color w:val="FF0000"/>
                <w:szCs w:val="22"/>
              </w:rPr>
            </w:pPr>
            <w:r>
              <w:rPr>
                <w:rFonts w:cs="Arial"/>
                <w:b/>
                <w:color w:val="FF0000"/>
                <w:szCs w:val="22"/>
              </w:rPr>
              <w:lastRenderedPageBreak/>
              <w:t>Design and Check</w:t>
            </w:r>
          </w:p>
        </w:tc>
        <w:tc>
          <w:tcPr>
            <w:tcW w:w="236" w:type="dxa"/>
            <w:gridSpan w:val="2"/>
          </w:tcPr>
          <w:p w:rsidR="005E5D80" w:rsidRPr="00620955" w:rsidRDefault="005E5D80" w:rsidP="005E5D80">
            <w:pPr>
              <w:pStyle w:val="tablehead"/>
              <w:spacing w:before="144" w:after="144"/>
              <w:rPr>
                <w:rFonts w:cs="Arial"/>
                <w:b w:val="0"/>
                <w:sz w:val="16"/>
                <w:szCs w:val="16"/>
              </w:rPr>
            </w:pPr>
          </w:p>
        </w:tc>
      </w:tr>
      <w:tr w:rsidR="005E5D80" w:rsidRPr="00BC65CA" w:rsidTr="00F90B43">
        <w:trPr>
          <w:gridAfter w:val="3"/>
          <w:wAfter w:w="352" w:type="dxa"/>
          <w:trHeight w:val="326"/>
          <w:jc w:val="center"/>
        </w:trPr>
        <w:tc>
          <w:tcPr>
            <w:tcW w:w="3686" w:type="dxa"/>
            <w:gridSpan w:val="2"/>
            <w:tcBorders>
              <w:right w:val="single" w:sz="4" w:space="0" w:color="auto"/>
            </w:tcBorders>
            <w:vAlign w:val="center"/>
          </w:tcPr>
          <w:p w:rsidR="005E5D80" w:rsidRPr="00BC65CA" w:rsidRDefault="005E5D80" w:rsidP="005E5D80">
            <w:pPr>
              <w:pStyle w:val="tabletext"/>
              <w:jc w:val="center"/>
              <w:rPr>
                <w:rFonts w:ascii="Arial" w:hAnsi="Arial" w:cs="Arial"/>
                <w:bCs/>
                <w:szCs w:val="16"/>
              </w:rPr>
            </w:pPr>
            <w:r w:rsidRPr="00BC65CA">
              <w:rPr>
                <w:rFonts w:ascii="Arial" w:hAnsi="Arial" w:cs="Arial"/>
                <w:bCs/>
                <w:szCs w:val="16"/>
              </w:rPr>
              <w:t>EVIDENCE</w:t>
            </w:r>
          </w:p>
        </w:tc>
        <w:tc>
          <w:tcPr>
            <w:tcW w:w="709" w:type="dxa"/>
            <w:gridSpan w:val="2"/>
            <w:tcBorders>
              <w:top w:val="single" w:sz="4" w:space="0" w:color="auto"/>
              <w:bottom w:val="single" w:sz="4" w:space="0" w:color="auto"/>
              <w:right w:val="single" w:sz="4" w:space="0" w:color="auto"/>
            </w:tcBorders>
            <w:vAlign w:val="center"/>
          </w:tcPr>
          <w:p w:rsidR="005E5D80" w:rsidRPr="00BC65CA" w:rsidRDefault="005E5D80" w:rsidP="005E5D80">
            <w:pPr>
              <w:pStyle w:val="tabletext"/>
              <w:jc w:val="center"/>
              <w:rPr>
                <w:rFonts w:ascii="Arial" w:hAnsi="Arial" w:cs="Arial"/>
                <w:bCs/>
                <w:szCs w:val="16"/>
              </w:rPr>
            </w:pPr>
            <w:r w:rsidRPr="00BC65CA">
              <w:rPr>
                <w:rFonts w:ascii="Arial" w:hAnsi="Arial" w:cs="Arial"/>
                <w:bCs/>
                <w:szCs w:val="16"/>
              </w:rPr>
              <w:t>Level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BC65CA" w:rsidRDefault="005E5D80" w:rsidP="005E5D80">
            <w:pPr>
              <w:pStyle w:val="tabletext"/>
              <w:jc w:val="center"/>
              <w:rPr>
                <w:rFonts w:ascii="Arial" w:hAnsi="Arial" w:cs="Arial"/>
                <w:bCs/>
                <w:szCs w:val="16"/>
              </w:rPr>
            </w:pPr>
            <w:r w:rsidRPr="00BC65CA">
              <w:rPr>
                <w:rFonts w:ascii="Arial" w:hAnsi="Arial" w:cs="Arial"/>
                <w:bCs/>
                <w:szCs w:val="16"/>
              </w:rPr>
              <w:t>Training</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BC65CA" w:rsidRDefault="005E5D80" w:rsidP="005E5D80">
            <w:pPr>
              <w:pStyle w:val="tabletext"/>
              <w:jc w:val="center"/>
              <w:rPr>
                <w:rFonts w:ascii="Arial" w:hAnsi="Arial" w:cs="Arial"/>
                <w:bCs/>
                <w:szCs w:val="16"/>
              </w:rPr>
            </w:pPr>
            <w:r w:rsidRPr="00BC65CA">
              <w:rPr>
                <w:rFonts w:ascii="Arial" w:hAnsi="Arial" w:cs="Arial"/>
                <w:bCs/>
                <w:szCs w:val="16"/>
              </w:rPr>
              <w:t>Work Experience</w:t>
            </w:r>
          </w:p>
        </w:tc>
        <w:tc>
          <w:tcPr>
            <w:tcW w:w="3354" w:type="dxa"/>
            <w:gridSpan w:val="4"/>
            <w:tcBorders>
              <w:top w:val="single" w:sz="4" w:space="0" w:color="auto"/>
              <w:left w:val="single" w:sz="4" w:space="0" w:color="auto"/>
              <w:bottom w:val="single" w:sz="4" w:space="0" w:color="auto"/>
              <w:right w:val="single" w:sz="4" w:space="0" w:color="auto"/>
            </w:tcBorders>
            <w:vAlign w:val="center"/>
          </w:tcPr>
          <w:p w:rsidR="005E5D80" w:rsidRPr="00BC65CA" w:rsidRDefault="005E5D80" w:rsidP="005E5D80">
            <w:pPr>
              <w:pStyle w:val="tabletext"/>
              <w:rPr>
                <w:rFonts w:ascii="Arial" w:hAnsi="Arial" w:cs="Arial"/>
                <w:bCs/>
                <w:szCs w:val="16"/>
              </w:rPr>
            </w:pPr>
            <w:r w:rsidRPr="00BC65CA">
              <w:rPr>
                <w:rFonts w:ascii="Arial" w:hAnsi="Arial" w:cs="Arial"/>
                <w:bCs/>
                <w:szCs w:val="16"/>
              </w:rPr>
              <w:t>Initial Comments by Assessed</w:t>
            </w:r>
          </w:p>
        </w:tc>
      </w:tr>
      <w:tr w:rsidR="005E5D80" w:rsidRPr="00E96AB3" w:rsidTr="00F90B43">
        <w:trPr>
          <w:gridAfter w:val="3"/>
          <w:wAfter w:w="352" w:type="dxa"/>
          <w:trHeight w:hRule="exact" w:val="668"/>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r w:rsidRPr="008D0BD1">
              <w:rPr>
                <w:rFonts w:cs="Arial"/>
                <w:sz w:val="20"/>
                <w:szCs w:val="20"/>
              </w:rPr>
              <w:t xml:space="preserve">Control System Design / Architecture </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564"/>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r w:rsidRPr="008D0BD1">
              <w:rPr>
                <w:rFonts w:cs="Arial"/>
                <w:sz w:val="20"/>
                <w:szCs w:val="20"/>
              </w:rPr>
              <w:t>Control Systems &amp; Interface Processors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r w:rsidRPr="008D0BD1">
              <w:rPr>
                <w:rFonts w:cs="Arial"/>
                <w:sz w:val="20"/>
                <w:szCs w:val="20"/>
              </w:rPr>
              <w:t>Signalling Display and Indication System</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r w:rsidRPr="008D0BD1">
              <w:rPr>
                <w:rFonts w:cs="Arial"/>
                <w:sz w:val="20"/>
                <w:szCs w:val="20"/>
              </w:rPr>
              <w:t>Interfaces PIDS, POTS, TCMS, ROMS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r w:rsidRPr="008D0BD1">
              <w:rPr>
                <w:rFonts w:cs="Arial"/>
                <w:sz w:val="20"/>
                <w:szCs w:val="20"/>
              </w:rPr>
              <w:t>Telemetry</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r w:rsidRPr="008D0BD1">
              <w:rPr>
                <w:rFonts w:cs="Arial"/>
                <w:sz w:val="20"/>
                <w:szCs w:val="20"/>
              </w:rPr>
              <w:t>Remote Diagnostic / Management Tools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r w:rsidRPr="008D0BD1">
              <w:rPr>
                <w:rFonts w:cs="Arial"/>
                <w:sz w:val="20"/>
                <w:szCs w:val="20"/>
              </w:rPr>
              <w:t>Log Extraction, Display Replay, Voice Recording System</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r w:rsidRPr="008D0BD1">
              <w:rPr>
                <w:rFonts w:cs="Arial"/>
                <w:sz w:val="20"/>
                <w:szCs w:val="20"/>
              </w:rPr>
              <w:t xml:space="preserve">LX Monitors </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r w:rsidRPr="008D0BD1">
              <w:rPr>
                <w:rFonts w:cs="Arial"/>
                <w:sz w:val="20"/>
                <w:szCs w:val="20"/>
              </w:rPr>
              <w:t>Radio System  (Description:___________________)</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r w:rsidRPr="008D0BD1">
              <w:rPr>
                <w:rFonts w:cs="Arial"/>
                <w:sz w:val="20"/>
                <w:szCs w:val="20"/>
              </w:rPr>
              <w:t xml:space="preserve">Transmission System </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gridAfter w:val="3"/>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5E5D80" w:rsidRPr="008D0BD1" w:rsidRDefault="005E5D80" w:rsidP="005E5D80">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620955" w:rsidTr="00F90B43">
        <w:trPr>
          <w:gridAfter w:val="3"/>
          <w:wAfter w:w="35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szCs w:val="16"/>
              </w:rPr>
              <w:fldChar w:fldCharType="end"/>
            </w:r>
          </w:p>
        </w:tc>
        <w:tc>
          <w:tcPr>
            <w:tcW w:w="2787" w:type="dxa"/>
            <w:gridSpan w:val="2"/>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115"/>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noProof/>
                <w:szCs w:val="16"/>
              </w:rPr>
              <w:t> </w:t>
            </w:r>
            <w:r w:rsidRPr="00620955">
              <w:rPr>
                <w:rFonts w:cs="Arial"/>
                <w:b w:val="0"/>
                <w:noProof/>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fldChar w:fldCharType="end"/>
            </w:r>
          </w:p>
        </w:tc>
      </w:tr>
    </w:tbl>
    <w:p w:rsidR="005E5D80" w:rsidRDefault="005E5D80" w:rsidP="005E5D80">
      <w:pPr>
        <w:rPr>
          <w:rFonts w:ascii="Verdana" w:hAnsi="Verdana"/>
          <w:sz w:val="16"/>
          <w:szCs w:val="16"/>
        </w:rPr>
      </w:pPr>
    </w:p>
    <w:p w:rsidR="005E5D80" w:rsidRDefault="005E5D80" w:rsidP="005E5D80">
      <w:pPr>
        <w:rPr>
          <w:rFonts w:ascii="Verdana" w:hAnsi="Verdana"/>
          <w:sz w:val="16"/>
          <w:szCs w:val="16"/>
        </w:rPr>
      </w:pPr>
    </w:p>
    <w:p w:rsidR="005E5D80" w:rsidRDefault="005E5D80" w:rsidP="005E5D80">
      <w:pPr>
        <w:rPr>
          <w:rFonts w:ascii="Verdana" w:hAnsi="Verdana"/>
          <w:sz w:val="16"/>
          <w:szCs w:val="16"/>
        </w:rPr>
      </w:pPr>
    </w:p>
    <w:p w:rsidR="005E5D80" w:rsidRDefault="005E5D80" w:rsidP="005E5D80">
      <w:pPr>
        <w:rPr>
          <w:rFonts w:ascii="Verdana" w:hAnsi="Verdana"/>
          <w:sz w:val="16"/>
          <w:szCs w:val="16"/>
        </w:rPr>
      </w:pPr>
    </w:p>
    <w:p w:rsidR="000B7F9F" w:rsidRDefault="000B7F9F" w:rsidP="005E5D80">
      <w:pPr>
        <w:rPr>
          <w:rFonts w:ascii="Verdana" w:hAnsi="Verdana"/>
          <w:sz w:val="16"/>
          <w:szCs w:val="16"/>
        </w:rPr>
      </w:pPr>
    </w:p>
    <w:p w:rsidR="000B7F9F" w:rsidRDefault="000B7F9F" w:rsidP="005E5D80">
      <w:pPr>
        <w:rPr>
          <w:rFonts w:ascii="Verdana" w:hAnsi="Verdana"/>
          <w:sz w:val="16"/>
          <w:szCs w:val="16"/>
        </w:rPr>
      </w:pPr>
    </w:p>
    <w:p w:rsidR="000B7F9F" w:rsidRDefault="000B7F9F" w:rsidP="005E5D80">
      <w:pPr>
        <w:rPr>
          <w:rFonts w:ascii="Verdana" w:hAnsi="Verdana"/>
          <w:sz w:val="16"/>
          <w:szCs w:val="16"/>
        </w:rPr>
      </w:pPr>
    </w:p>
    <w:tbl>
      <w:tblPr>
        <w:tblW w:w="10369" w:type="dxa"/>
        <w:jc w:val="center"/>
        <w:tblLayout w:type="fixed"/>
        <w:tblLook w:val="0000" w:firstRow="0" w:lastRow="0" w:firstColumn="0" w:lastColumn="0" w:noHBand="0" w:noVBand="0"/>
      </w:tblPr>
      <w:tblGrid>
        <w:gridCol w:w="210"/>
        <w:gridCol w:w="3476"/>
        <w:gridCol w:w="709"/>
        <w:gridCol w:w="992"/>
        <w:gridCol w:w="1276"/>
        <w:gridCol w:w="2787"/>
        <w:gridCol w:w="567"/>
        <w:gridCol w:w="116"/>
        <w:gridCol w:w="236"/>
      </w:tblGrid>
      <w:tr w:rsidR="000B7F9F" w:rsidRPr="00620955" w:rsidTr="00D13B90">
        <w:trPr>
          <w:gridBefore w:val="1"/>
          <w:wBefore w:w="210" w:type="dxa"/>
          <w:trHeight w:val="326"/>
          <w:jc w:val="center"/>
        </w:trPr>
        <w:tc>
          <w:tcPr>
            <w:tcW w:w="9923" w:type="dxa"/>
            <w:gridSpan w:val="7"/>
          </w:tcPr>
          <w:p w:rsidR="000B7F9F" w:rsidRPr="00905E9D" w:rsidRDefault="000B7F9F" w:rsidP="000B7F9F">
            <w:pPr>
              <w:spacing w:beforeLines="60" w:before="144" w:afterLines="60" w:after="144"/>
              <w:ind w:left="284"/>
              <w:rPr>
                <w:rFonts w:cs="Arial"/>
                <w:b/>
                <w:color w:val="FF0000"/>
                <w:szCs w:val="22"/>
              </w:rPr>
            </w:pPr>
            <w:r w:rsidRPr="00905E9D">
              <w:rPr>
                <w:rFonts w:cs="Arial"/>
                <w:b/>
                <w:color w:val="FF0000"/>
                <w:szCs w:val="22"/>
              </w:rPr>
              <w:lastRenderedPageBreak/>
              <w:t xml:space="preserve">Test </w:t>
            </w:r>
          </w:p>
        </w:tc>
        <w:tc>
          <w:tcPr>
            <w:tcW w:w="236" w:type="dxa"/>
          </w:tcPr>
          <w:p w:rsidR="000B7F9F" w:rsidRPr="00620955" w:rsidRDefault="000B7F9F" w:rsidP="00D13B90">
            <w:pPr>
              <w:pStyle w:val="tablehead"/>
              <w:spacing w:before="144" w:after="144"/>
              <w:rPr>
                <w:rFonts w:cs="Arial"/>
                <w:b w:val="0"/>
                <w:sz w:val="16"/>
                <w:szCs w:val="16"/>
              </w:rPr>
            </w:pPr>
          </w:p>
        </w:tc>
      </w:tr>
      <w:tr w:rsidR="000B7F9F" w:rsidRPr="00BC65CA" w:rsidTr="00D13B90">
        <w:trPr>
          <w:gridAfter w:val="2"/>
          <w:wAfter w:w="352" w:type="dxa"/>
          <w:trHeight w:val="326"/>
          <w:jc w:val="center"/>
        </w:trPr>
        <w:tc>
          <w:tcPr>
            <w:tcW w:w="3686" w:type="dxa"/>
            <w:gridSpan w:val="2"/>
            <w:tcBorders>
              <w:right w:val="single" w:sz="4" w:space="0" w:color="auto"/>
            </w:tcBorders>
            <w:vAlign w:val="center"/>
          </w:tcPr>
          <w:p w:rsidR="000B7F9F" w:rsidRPr="00BC65CA" w:rsidRDefault="000B7F9F" w:rsidP="00D13B90">
            <w:pPr>
              <w:pStyle w:val="tabletext"/>
              <w:jc w:val="center"/>
              <w:rPr>
                <w:rFonts w:ascii="Arial" w:hAnsi="Arial" w:cs="Arial"/>
                <w:bCs/>
                <w:szCs w:val="16"/>
              </w:rPr>
            </w:pPr>
            <w:r w:rsidRPr="00BC65CA">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0B7F9F" w:rsidRPr="00BC65CA" w:rsidRDefault="000B7F9F" w:rsidP="00D13B90">
            <w:pPr>
              <w:pStyle w:val="tabletext"/>
              <w:jc w:val="center"/>
              <w:rPr>
                <w:rFonts w:ascii="Arial" w:hAnsi="Arial" w:cs="Arial"/>
                <w:bCs/>
                <w:szCs w:val="16"/>
              </w:rPr>
            </w:pPr>
            <w:r w:rsidRPr="00BC65CA">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BC65CA" w:rsidRDefault="000B7F9F" w:rsidP="00D13B90">
            <w:pPr>
              <w:pStyle w:val="tabletext"/>
              <w:jc w:val="center"/>
              <w:rPr>
                <w:rFonts w:ascii="Arial" w:hAnsi="Arial" w:cs="Arial"/>
                <w:bCs/>
                <w:szCs w:val="16"/>
              </w:rPr>
            </w:pPr>
            <w:r w:rsidRPr="00BC65CA">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BC65CA" w:rsidRDefault="000B7F9F" w:rsidP="00D13B90">
            <w:pPr>
              <w:pStyle w:val="tabletext"/>
              <w:jc w:val="center"/>
              <w:rPr>
                <w:rFonts w:ascii="Arial" w:hAnsi="Arial" w:cs="Arial"/>
                <w:bCs/>
                <w:szCs w:val="16"/>
              </w:rPr>
            </w:pPr>
            <w:r w:rsidRPr="00BC65CA">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0B7F9F" w:rsidRPr="00BC65CA" w:rsidRDefault="000B7F9F" w:rsidP="00D13B90">
            <w:pPr>
              <w:pStyle w:val="tabletext"/>
              <w:rPr>
                <w:rFonts w:ascii="Arial" w:hAnsi="Arial" w:cs="Arial"/>
                <w:bCs/>
                <w:szCs w:val="16"/>
              </w:rPr>
            </w:pPr>
            <w:r w:rsidRPr="00BC65CA">
              <w:rPr>
                <w:rFonts w:ascii="Arial" w:hAnsi="Arial" w:cs="Arial"/>
                <w:bCs/>
                <w:szCs w:val="16"/>
              </w:rPr>
              <w:t>Initial Comments by Assessed</w:t>
            </w:r>
          </w:p>
        </w:tc>
      </w:tr>
      <w:tr w:rsidR="000B7F9F" w:rsidRPr="00E96AB3" w:rsidTr="00D13B90">
        <w:trPr>
          <w:gridAfter w:val="2"/>
          <w:wAfter w:w="352" w:type="dxa"/>
          <w:trHeight w:hRule="exact" w:val="668"/>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 xml:space="preserve">Control System Design / Architecture </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564"/>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Control Systems &amp; Interface Processors</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Signalling Display and Indication System</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Interfaces PIDS, POTS, TCMS, ROMS</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Telemetry</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Remote Diagnostic / Management Tools</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Log Extraction, Display Replay, Voice Recording System</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 xml:space="preserve">LX Monitors </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Radio System  (Description:___________________)</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 xml:space="preserve">Transmission System </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620955" w:rsidTr="00D13B90">
        <w:trPr>
          <w:gridAfter w:val="2"/>
          <w:wAfter w:w="35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0B7F9F" w:rsidRDefault="000B7F9F" w:rsidP="00D13B90">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115"/>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noProof/>
                <w:szCs w:val="16"/>
              </w:rPr>
              <w:t> </w:t>
            </w:r>
            <w:r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fldChar w:fldCharType="end"/>
            </w:r>
          </w:p>
        </w:tc>
      </w:tr>
    </w:tbl>
    <w:p w:rsidR="000B7F9F" w:rsidRDefault="000B7F9F" w:rsidP="000B7F9F">
      <w:pPr>
        <w:rPr>
          <w:rFonts w:ascii="Verdana" w:hAnsi="Verdana"/>
          <w:sz w:val="16"/>
          <w:szCs w:val="16"/>
        </w:rPr>
      </w:pPr>
    </w:p>
    <w:p w:rsidR="000B7F9F" w:rsidRDefault="000B7F9F" w:rsidP="000B7F9F">
      <w:pPr>
        <w:rPr>
          <w:rFonts w:ascii="Verdana" w:hAnsi="Verdana"/>
          <w:sz w:val="16"/>
          <w:szCs w:val="16"/>
        </w:rPr>
      </w:pPr>
    </w:p>
    <w:p w:rsidR="000B7F9F" w:rsidRDefault="000B7F9F" w:rsidP="000B7F9F">
      <w:pPr>
        <w:rPr>
          <w:rFonts w:ascii="Verdana" w:hAnsi="Verdana"/>
          <w:sz w:val="16"/>
          <w:szCs w:val="16"/>
        </w:rPr>
      </w:pPr>
    </w:p>
    <w:p w:rsidR="000B7F9F" w:rsidRDefault="000B7F9F" w:rsidP="000B7F9F">
      <w:pPr>
        <w:rPr>
          <w:rFonts w:ascii="Verdana" w:hAnsi="Verdana"/>
          <w:sz w:val="16"/>
          <w:szCs w:val="16"/>
        </w:rPr>
      </w:pPr>
    </w:p>
    <w:p w:rsidR="000B7F9F" w:rsidRDefault="000B7F9F" w:rsidP="000B7F9F">
      <w:pPr>
        <w:rPr>
          <w:rFonts w:ascii="Verdana" w:hAnsi="Verdana"/>
          <w:sz w:val="16"/>
          <w:szCs w:val="16"/>
        </w:rPr>
      </w:pPr>
    </w:p>
    <w:p w:rsidR="000B7F9F" w:rsidRDefault="000B7F9F" w:rsidP="000B7F9F">
      <w:pPr>
        <w:rPr>
          <w:rFonts w:ascii="Verdana" w:hAnsi="Verdana"/>
          <w:sz w:val="16"/>
          <w:szCs w:val="16"/>
        </w:rPr>
      </w:pPr>
    </w:p>
    <w:p w:rsidR="000B7F9F" w:rsidRDefault="000B7F9F" w:rsidP="000B7F9F">
      <w:pPr>
        <w:rPr>
          <w:rFonts w:ascii="Verdana" w:hAnsi="Verdana"/>
          <w:sz w:val="16"/>
          <w:szCs w:val="16"/>
        </w:rPr>
      </w:pPr>
    </w:p>
    <w:tbl>
      <w:tblPr>
        <w:tblW w:w="10369" w:type="dxa"/>
        <w:jc w:val="center"/>
        <w:tblLayout w:type="fixed"/>
        <w:tblLook w:val="0000" w:firstRow="0" w:lastRow="0" w:firstColumn="0" w:lastColumn="0" w:noHBand="0" w:noVBand="0"/>
      </w:tblPr>
      <w:tblGrid>
        <w:gridCol w:w="210"/>
        <w:gridCol w:w="3476"/>
        <w:gridCol w:w="709"/>
        <w:gridCol w:w="992"/>
        <w:gridCol w:w="1276"/>
        <w:gridCol w:w="2787"/>
        <w:gridCol w:w="567"/>
        <w:gridCol w:w="116"/>
        <w:gridCol w:w="236"/>
      </w:tblGrid>
      <w:tr w:rsidR="000B7F9F" w:rsidRPr="00620955" w:rsidTr="00D13B90">
        <w:trPr>
          <w:gridBefore w:val="1"/>
          <w:wBefore w:w="210" w:type="dxa"/>
          <w:trHeight w:val="326"/>
          <w:jc w:val="center"/>
        </w:trPr>
        <w:tc>
          <w:tcPr>
            <w:tcW w:w="9923" w:type="dxa"/>
            <w:gridSpan w:val="7"/>
          </w:tcPr>
          <w:p w:rsidR="000B7F9F" w:rsidRPr="00905E9D" w:rsidRDefault="000B7F9F" w:rsidP="00D13B90">
            <w:pPr>
              <w:spacing w:beforeLines="60" w:before="144" w:afterLines="60" w:after="144"/>
              <w:ind w:left="284"/>
              <w:rPr>
                <w:rFonts w:cs="Arial"/>
                <w:b/>
                <w:color w:val="FF0000"/>
                <w:szCs w:val="22"/>
              </w:rPr>
            </w:pPr>
            <w:r w:rsidRPr="00905E9D">
              <w:rPr>
                <w:rFonts w:cs="Arial"/>
                <w:b/>
                <w:color w:val="FF0000"/>
                <w:szCs w:val="22"/>
              </w:rPr>
              <w:lastRenderedPageBreak/>
              <w:t>Maintain</w:t>
            </w:r>
          </w:p>
        </w:tc>
        <w:tc>
          <w:tcPr>
            <w:tcW w:w="236" w:type="dxa"/>
          </w:tcPr>
          <w:p w:rsidR="000B7F9F" w:rsidRPr="00620955" w:rsidRDefault="000B7F9F" w:rsidP="00D13B90">
            <w:pPr>
              <w:pStyle w:val="tablehead"/>
              <w:spacing w:before="144" w:after="144"/>
              <w:rPr>
                <w:rFonts w:cs="Arial"/>
                <w:b w:val="0"/>
                <w:sz w:val="16"/>
                <w:szCs w:val="16"/>
              </w:rPr>
            </w:pPr>
          </w:p>
        </w:tc>
      </w:tr>
      <w:tr w:rsidR="000B7F9F" w:rsidRPr="00BC65CA" w:rsidTr="00D13B90">
        <w:trPr>
          <w:gridAfter w:val="2"/>
          <w:wAfter w:w="352" w:type="dxa"/>
          <w:trHeight w:val="326"/>
          <w:jc w:val="center"/>
        </w:trPr>
        <w:tc>
          <w:tcPr>
            <w:tcW w:w="3686" w:type="dxa"/>
            <w:gridSpan w:val="2"/>
            <w:tcBorders>
              <w:right w:val="single" w:sz="4" w:space="0" w:color="auto"/>
            </w:tcBorders>
            <w:vAlign w:val="center"/>
          </w:tcPr>
          <w:p w:rsidR="000B7F9F" w:rsidRPr="00BC65CA" w:rsidRDefault="000B7F9F" w:rsidP="00D13B90">
            <w:pPr>
              <w:pStyle w:val="tabletext"/>
              <w:jc w:val="center"/>
              <w:rPr>
                <w:rFonts w:ascii="Arial" w:hAnsi="Arial" w:cs="Arial"/>
                <w:bCs/>
                <w:szCs w:val="16"/>
              </w:rPr>
            </w:pPr>
            <w:r w:rsidRPr="00BC65CA">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0B7F9F" w:rsidRPr="00BC65CA" w:rsidRDefault="000B7F9F" w:rsidP="00D13B90">
            <w:pPr>
              <w:pStyle w:val="tabletext"/>
              <w:jc w:val="center"/>
              <w:rPr>
                <w:rFonts w:ascii="Arial" w:hAnsi="Arial" w:cs="Arial"/>
                <w:bCs/>
                <w:szCs w:val="16"/>
              </w:rPr>
            </w:pPr>
            <w:r w:rsidRPr="00BC65CA">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BC65CA" w:rsidRDefault="000B7F9F" w:rsidP="00D13B90">
            <w:pPr>
              <w:pStyle w:val="tabletext"/>
              <w:jc w:val="center"/>
              <w:rPr>
                <w:rFonts w:ascii="Arial" w:hAnsi="Arial" w:cs="Arial"/>
                <w:bCs/>
                <w:szCs w:val="16"/>
              </w:rPr>
            </w:pPr>
            <w:r w:rsidRPr="00BC65CA">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BC65CA" w:rsidRDefault="000B7F9F" w:rsidP="00D13B90">
            <w:pPr>
              <w:pStyle w:val="tabletext"/>
              <w:jc w:val="center"/>
              <w:rPr>
                <w:rFonts w:ascii="Arial" w:hAnsi="Arial" w:cs="Arial"/>
                <w:bCs/>
                <w:szCs w:val="16"/>
              </w:rPr>
            </w:pPr>
            <w:r w:rsidRPr="00BC65CA">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0B7F9F" w:rsidRPr="00BC65CA" w:rsidRDefault="000B7F9F" w:rsidP="00D13B90">
            <w:pPr>
              <w:pStyle w:val="tabletext"/>
              <w:rPr>
                <w:rFonts w:ascii="Arial" w:hAnsi="Arial" w:cs="Arial"/>
                <w:bCs/>
                <w:szCs w:val="16"/>
              </w:rPr>
            </w:pPr>
            <w:r w:rsidRPr="00BC65CA">
              <w:rPr>
                <w:rFonts w:ascii="Arial" w:hAnsi="Arial" w:cs="Arial"/>
                <w:bCs/>
                <w:szCs w:val="16"/>
              </w:rPr>
              <w:t>Initial Comments by Assessed</w:t>
            </w:r>
          </w:p>
        </w:tc>
      </w:tr>
      <w:tr w:rsidR="000B7F9F" w:rsidRPr="00E96AB3" w:rsidTr="00D13B90">
        <w:trPr>
          <w:gridAfter w:val="2"/>
          <w:wAfter w:w="352" w:type="dxa"/>
          <w:trHeight w:hRule="exact" w:val="668"/>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 xml:space="preserve">Control System Design / Architecture </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564"/>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Control Systems &amp; Interface Processors</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Signalling Display and Indication System</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Interfaces PIDS, POTS, TCMS, ROMS</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Telemetry</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Remote Diagnostic / Management Tools</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Log Extraction, Display Replay, Voice Recording System</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 xml:space="preserve">LX Monitors </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Radio System  (Description:___________________)</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r w:rsidRPr="008D0BD1">
              <w:rPr>
                <w:rFonts w:cs="Arial"/>
                <w:sz w:val="20"/>
                <w:szCs w:val="20"/>
              </w:rPr>
              <w:t xml:space="preserve">Transmission System </w:t>
            </w: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E96AB3" w:rsidTr="00D13B90">
        <w:trPr>
          <w:gridAfter w:val="2"/>
          <w:wAfter w:w="352" w:type="dxa"/>
          <w:trHeight w:hRule="exact" w:val="842"/>
          <w:jc w:val="center"/>
        </w:trPr>
        <w:tc>
          <w:tcPr>
            <w:tcW w:w="3686" w:type="dxa"/>
            <w:gridSpan w:val="2"/>
            <w:tcBorders>
              <w:top w:val="single" w:sz="4" w:space="0" w:color="auto"/>
              <w:left w:val="single" w:sz="4" w:space="0" w:color="auto"/>
              <w:bottom w:val="single" w:sz="4" w:space="0" w:color="auto"/>
              <w:right w:val="single" w:sz="4" w:space="0" w:color="auto"/>
            </w:tcBorders>
          </w:tcPr>
          <w:p w:rsidR="000B7F9F" w:rsidRPr="008D0BD1" w:rsidRDefault="000B7F9F" w:rsidP="00D13B90">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0B7F9F" w:rsidRPr="00620955" w:rsidTr="00D13B90">
        <w:trPr>
          <w:gridAfter w:val="2"/>
          <w:wAfter w:w="352" w:type="dxa"/>
          <w:trHeight w:hRule="exact" w:val="680"/>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0B7F9F" w:rsidRDefault="000B7F9F" w:rsidP="00D13B90">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0B7F9F" w:rsidRPr="00E96AB3" w:rsidRDefault="000B7F9F" w:rsidP="00D13B9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0B7F9F" w:rsidRPr="00620955" w:rsidRDefault="000B7F9F" w:rsidP="00D13B90">
            <w:pPr>
              <w:pStyle w:val="tabletext"/>
              <w:rPr>
                <w:rFonts w:cs="Arial"/>
                <w:b w:val="0"/>
                <w:szCs w:val="16"/>
              </w:rPr>
            </w:pPr>
            <w:r w:rsidRPr="00620955">
              <w:rPr>
                <w:rFonts w:cs="Arial"/>
                <w:b w:val="0"/>
                <w:szCs w:val="16"/>
              </w:rPr>
              <w:fldChar w:fldCharType="begin">
                <w:ffData>
                  <w:name w:val="Text115"/>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noProof/>
                <w:szCs w:val="16"/>
              </w:rPr>
              <w:t> </w:t>
            </w:r>
            <w:r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0B7F9F" w:rsidRPr="00620955" w:rsidRDefault="000B7F9F" w:rsidP="00D13B9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fldChar w:fldCharType="end"/>
            </w:r>
          </w:p>
        </w:tc>
      </w:tr>
    </w:tbl>
    <w:p w:rsidR="000B7F9F" w:rsidRDefault="000B7F9F" w:rsidP="000B7F9F">
      <w:pPr>
        <w:rPr>
          <w:rFonts w:ascii="Verdana" w:hAnsi="Verdana"/>
          <w:sz w:val="16"/>
          <w:szCs w:val="16"/>
        </w:rPr>
      </w:pPr>
    </w:p>
    <w:p w:rsidR="000B7F9F" w:rsidRDefault="000B7F9F" w:rsidP="000B7F9F">
      <w:pPr>
        <w:rPr>
          <w:rFonts w:ascii="Verdana" w:hAnsi="Verdana"/>
          <w:sz w:val="16"/>
          <w:szCs w:val="16"/>
        </w:rPr>
      </w:pPr>
    </w:p>
    <w:p w:rsidR="000B7F9F" w:rsidRDefault="000B7F9F" w:rsidP="000B7F9F">
      <w:pPr>
        <w:rPr>
          <w:rFonts w:ascii="Verdana" w:hAnsi="Verdana"/>
          <w:sz w:val="16"/>
          <w:szCs w:val="16"/>
        </w:rPr>
      </w:pPr>
    </w:p>
    <w:p w:rsidR="000B7F9F" w:rsidRDefault="000B7F9F" w:rsidP="000B7F9F">
      <w:pPr>
        <w:rPr>
          <w:rFonts w:ascii="Verdana" w:hAnsi="Verdana"/>
          <w:sz w:val="16"/>
          <w:szCs w:val="16"/>
        </w:rPr>
      </w:pPr>
    </w:p>
    <w:p w:rsidR="000B7F9F" w:rsidRDefault="000B7F9F" w:rsidP="000B7F9F">
      <w:pPr>
        <w:rPr>
          <w:rFonts w:ascii="Verdana" w:hAnsi="Verdana"/>
          <w:sz w:val="16"/>
          <w:szCs w:val="16"/>
        </w:rPr>
      </w:pPr>
    </w:p>
    <w:p w:rsidR="000B7F9F" w:rsidRDefault="000B7F9F" w:rsidP="000B7F9F">
      <w:pPr>
        <w:rPr>
          <w:rFonts w:ascii="Verdana" w:hAnsi="Verdana"/>
          <w:sz w:val="16"/>
          <w:szCs w:val="16"/>
        </w:rPr>
      </w:pPr>
    </w:p>
    <w:p w:rsidR="000B7F9F" w:rsidRDefault="000B7F9F" w:rsidP="005E5D80">
      <w:pPr>
        <w:rPr>
          <w:rFonts w:ascii="Verdana" w:hAnsi="Verdana"/>
          <w:sz w:val="16"/>
          <w:szCs w:val="16"/>
        </w:rPr>
      </w:pPr>
    </w:p>
    <w:p w:rsidR="005E5D80" w:rsidRDefault="005E5D80" w:rsidP="005E5D80">
      <w:pPr>
        <w:rPr>
          <w:rFonts w:ascii="Verdana" w:hAnsi="Verdana"/>
          <w:sz w:val="16"/>
          <w:szCs w:val="16"/>
        </w:rPr>
      </w:pPr>
    </w:p>
    <w:p w:rsidR="00905E9D" w:rsidRPr="00905E9D" w:rsidRDefault="00905E9D" w:rsidP="00905E9D">
      <w:pPr>
        <w:spacing w:beforeLines="60" w:before="144" w:afterLines="60" w:after="144"/>
        <w:ind w:left="284"/>
        <w:rPr>
          <w:rFonts w:cs="Arial"/>
          <w:b/>
          <w:color w:val="FF0000"/>
          <w:szCs w:val="22"/>
        </w:rPr>
      </w:pPr>
      <w:r w:rsidRPr="00905E9D">
        <w:rPr>
          <w:rFonts w:cs="Arial"/>
          <w:b/>
          <w:color w:val="FF0000"/>
          <w:szCs w:val="22"/>
        </w:rPr>
        <w:lastRenderedPageBreak/>
        <w:t>Commissioning</w:t>
      </w:r>
    </w:p>
    <w:tbl>
      <w:tblPr>
        <w:tblW w:w="10159" w:type="dxa"/>
        <w:jc w:val="center"/>
        <w:tblLayout w:type="fixed"/>
        <w:tblLook w:val="0000" w:firstRow="0" w:lastRow="0" w:firstColumn="0" w:lastColumn="0" w:noHBand="0" w:noVBand="0"/>
      </w:tblPr>
      <w:tblGrid>
        <w:gridCol w:w="3721"/>
        <w:gridCol w:w="716"/>
        <w:gridCol w:w="1001"/>
        <w:gridCol w:w="1288"/>
        <w:gridCol w:w="2861"/>
        <w:gridCol w:w="572"/>
      </w:tblGrid>
      <w:tr w:rsidR="005E5D80" w:rsidRPr="00620955" w:rsidTr="00F90B43">
        <w:trPr>
          <w:trHeight w:val="326"/>
          <w:jc w:val="center"/>
        </w:trPr>
        <w:tc>
          <w:tcPr>
            <w:tcW w:w="10159" w:type="dxa"/>
            <w:gridSpan w:val="6"/>
          </w:tcPr>
          <w:p w:rsidR="005E5D80" w:rsidRPr="00620955" w:rsidRDefault="005E5D80" w:rsidP="005E5D80">
            <w:pPr>
              <w:pStyle w:val="tablehead"/>
              <w:spacing w:beforeLines="50" w:before="120" w:afterLines="50" w:after="120"/>
              <w:rPr>
                <w:rFonts w:cs="Arial"/>
                <w:b w:val="0"/>
                <w:sz w:val="16"/>
                <w:szCs w:val="16"/>
              </w:rPr>
            </w:pPr>
          </w:p>
        </w:tc>
      </w:tr>
      <w:tr w:rsidR="005E5D80" w:rsidRPr="00BC65CA" w:rsidTr="00F90B43">
        <w:trPr>
          <w:trHeight w:val="326"/>
          <w:jc w:val="center"/>
        </w:trPr>
        <w:tc>
          <w:tcPr>
            <w:tcW w:w="3721" w:type="dxa"/>
            <w:tcBorders>
              <w:right w:val="single" w:sz="4" w:space="0" w:color="auto"/>
            </w:tcBorders>
            <w:vAlign w:val="center"/>
          </w:tcPr>
          <w:p w:rsidR="005E5D80" w:rsidRPr="00BC65CA" w:rsidRDefault="005E5D80" w:rsidP="005E5D80">
            <w:pPr>
              <w:pStyle w:val="tabletext"/>
              <w:jc w:val="center"/>
              <w:rPr>
                <w:rFonts w:ascii="Arial" w:hAnsi="Arial" w:cs="Arial"/>
                <w:bCs/>
                <w:szCs w:val="16"/>
              </w:rPr>
            </w:pPr>
            <w:r w:rsidRPr="00BC65CA">
              <w:rPr>
                <w:rFonts w:ascii="Arial" w:hAnsi="Arial" w:cs="Arial"/>
                <w:bCs/>
                <w:szCs w:val="16"/>
              </w:rPr>
              <w:t>EVIDENCE</w:t>
            </w:r>
          </w:p>
        </w:tc>
        <w:tc>
          <w:tcPr>
            <w:tcW w:w="716" w:type="dxa"/>
            <w:tcBorders>
              <w:top w:val="single" w:sz="4" w:space="0" w:color="auto"/>
              <w:bottom w:val="single" w:sz="4" w:space="0" w:color="auto"/>
              <w:right w:val="single" w:sz="4" w:space="0" w:color="auto"/>
            </w:tcBorders>
            <w:vAlign w:val="center"/>
          </w:tcPr>
          <w:p w:rsidR="005E5D80" w:rsidRPr="00BC65CA" w:rsidRDefault="005E5D80" w:rsidP="005E5D80">
            <w:pPr>
              <w:pStyle w:val="tabletext"/>
              <w:jc w:val="center"/>
              <w:rPr>
                <w:rFonts w:ascii="Arial" w:hAnsi="Arial" w:cs="Arial"/>
                <w:bCs/>
                <w:szCs w:val="16"/>
              </w:rPr>
            </w:pPr>
            <w:r w:rsidRPr="00BC65CA">
              <w:rPr>
                <w:rFonts w:ascii="Arial" w:hAnsi="Arial" w:cs="Arial"/>
                <w:bCs/>
                <w:szCs w:val="16"/>
              </w:rPr>
              <w:t>Level</w:t>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BC65CA" w:rsidRDefault="005E5D80" w:rsidP="005E5D80">
            <w:pPr>
              <w:pStyle w:val="tabletext"/>
              <w:jc w:val="center"/>
              <w:rPr>
                <w:rFonts w:ascii="Arial" w:hAnsi="Arial" w:cs="Arial"/>
                <w:bCs/>
                <w:szCs w:val="16"/>
              </w:rPr>
            </w:pPr>
            <w:r w:rsidRPr="00BC65CA">
              <w:rPr>
                <w:rFonts w:ascii="Arial" w:hAnsi="Arial" w:cs="Arial"/>
                <w:bCs/>
                <w:szCs w:val="16"/>
              </w:rPr>
              <w:t>Training</w:t>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BC65CA" w:rsidRDefault="005E5D80" w:rsidP="005E5D80">
            <w:pPr>
              <w:pStyle w:val="tabletext"/>
              <w:jc w:val="center"/>
              <w:rPr>
                <w:rFonts w:ascii="Arial" w:hAnsi="Arial" w:cs="Arial"/>
                <w:bCs/>
                <w:szCs w:val="16"/>
              </w:rPr>
            </w:pPr>
            <w:r w:rsidRPr="00BC65CA">
              <w:rPr>
                <w:rFonts w:ascii="Arial" w:hAnsi="Arial" w:cs="Arial"/>
                <w:bCs/>
                <w:szCs w:val="16"/>
              </w:rPr>
              <w:t>Work Experience</w:t>
            </w:r>
          </w:p>
        </w:tc>
        <w:tc>
          <w:tcPr>
            <w:tcW w:w="3433" w:type="dxa"/>
            <w:gridSpan w:val="2"/>
            <w:tcBorders>
              <w:top w:val="single" w:sz="4" w:space="0" w:color="auto"/>
              <w:left w:val="single" w:sz="4" w:space="0" w:color="auto"/>
              <w:bottom w:val="single" w:sz="4" w:space="0" w:color="auto"/>
              <w:right w:val="single" w:sz="4" w:space="0" w:color="auto"/>
            </w:tcBorders>
            <w:vAlign w:val="center"/>
          </w:tcPr>
          <w:p w:rsidR="005E5D80" w:rsidRPr="00BC65CA" w:rsidRDefault="005E5D80" w:rsidP="005E5D80">
            <w:pPr>
              <w:pStyle w:val="tabletext"/>
              <w:rPr>
                <w:rFonts w:ascii="Arial" w:hAnsi="Arial" w:cs="Arial"/>
                <w:bCs/>
                <w:szCs w:val="16"/>
              </w:rPr>
            </w:pPr>
            <w:r w:rsidRPr="00BC65CA">
              <w:rPr>
                <w:rFonts w:ascii="Arial" w:hAnsi="Arial" w:cs="Arial"/>
                <w:bCs/>
                <w:szCs w:val="16"/>
              </w:rPr>
              <w:t>Initial Comments by Assessed</w:t>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r>
              <w:rPr>
                <w:rFonts w:cs="Arial"/>
                <w:sz w:val="20"/>
                <w:szCs w:val="20"/>
              </w:rPr>
              <w:t xml:space="preserve">Control/Indication correspondence </w:t>
            </w: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r>
              <w:rPr>
                <w:rFonts w:cs="Arial"/>
                <w:sz w:val="20"/>
                <w:szCs w:val="20"/>
              </w:rPr>
              <w:t>Signal WAN additions</w:t>
            </w: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r>
              <w:rPr>
                <w:rFonts w:cs="Arial"/>
                <w:sz w:val="20"/>
                <w:szCs w:val="20"/>
              </w:rPr>
              <w:t xml:space="preserve">Cabler Registration  </w:t>
            </w: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r>
              <w:rPr>
                <w:rFonts w:cs="Arial"/>
                <w:sz w:val="20"/>
                <w:szCs w:val="20"/>
              </w:rPr>
              <w:t>Cables</w:t>
            </w: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r>
              <w:rPr>
                <w:rFonts w:cs="Arial"/>
                <w:sz w:val="20"/>
                <w:szCs w:val="20"/>
              </w:rPr>
              <w:t>Radio System</w:t>
            </w: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r>
              <w:rPr>
                <w:rFonts w:cs="Arial"/>
                <w:sz w:val="20"/>
                <w:szCs w:val="20"/>
              </w:rPr>
              <w:t xml:space="preserve">Transmission System </w:t>
            </w: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r>
              <w:rPr>
                <w:rFonts w:cs="Arial"/>
                <w:sz w:val="20"/>
                <w:szCs w:val="20"/>
              </w:rPr>
              <w:t>Modem</w:t>
            </w: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r>
              <w:rPr>
                <w:rFonts w:cs="Arial"/>
                <w:sz w:val="20"/>
                <w:szCs w:val="20"/>
              </w:rPr>
              <w:t>Data Routers /Switches</w:t>
            </w: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r>
              <w:rPr>
                <w:rFonts w:cs="Arial"/>
                <w:sz w:val="20"/>
                <w:szCs w:val="20"/>
              </w:rPr>
              <w:t xml:space="preserve">Microwave </w:t>
            </w: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r>
              <w:rPr>
                <w:rFonts w:cs="Arial"/>
                <w:sz w:val="20"/>
                <w:szCs w:val="20"/>
              </w:rPr>
              <w:t>Vital Radio</w:t>
            </w: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r w:rsidR="005E5D80" w:rsidRPr="00E96AB3" w:rsidTr="00F90B43">
        <w:trPr>
          <w:trHeight w:hRule="exact" w:val="680"/>
          <w:jc w:val="center"/>
        </w:trPr>
        <w:tc>
          <w:tcPr>
            <w:tcW w:w="3721" w:type="dxa"/>
            <w:tcBorders>
              <w:top w:val="single" w:sz="4" w:space="0" w:color="auto"/>
              <w:left w:val="single" w:sz="4" w:space="0" w:color="auto"/>
              <w:bottom w:val="single" w:sz="4" w:space="0" w:color="auto"/>
              <w:right w:val="single" w:sz="4" w:space="0" w:color="auto"/>
            </w:tcBorders>
            <w:vAlign w:val="center"/>
          </w:tcPr>
          <w:p w:rsidR="005E5D80" w:rsidRDefault="005E5D80" w:rsidP="005E5D80">
            <w:pPr>
              <w:rPr>
                <w:rFonts w:cs="Arial"/>
                <w:sz w:val="20"/>
                <w:szCs w:val="20"/>
              </w:rPr>
            </w:pPr>
          </w:p>
        </w:tc>
        <w:tc>
          <w:tcPr>
            <w:tcW w:w="716"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fldChar w:fldCharType="end"/>
            </w:r>
          </w:p>
        </w:tc>
        <w:tc>
          <w:tcPr>
            <w:tcW w:w="1001"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t> </w:t>
            </w:r>
            <w:r>
              <w:rPr>
                <w:rFonts w:ascii="Verdana" w:hAnsi="Verdana"/>
                <w:sz w:val="16"/>
                <w:szCs w:val="16"/>
              </w:rPr>
              <w:fldChar w:fldCharType="end"/>
            </w:r>
          </w:p>
        </w:tc>
        <w:tc>
          <w:tcPr>
            <w:tcW w:w="1288"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2861" w:type="dxa"/>
            <w:tcBorders>
              <w:top w:val="single" w:sz="4" w:space="0" w:color="auto"/>
              <w:left w:val="single" w:sz="4" w:space="0" w:color="auto"/>
              <w:bottom w:val="single" w:sz="4" w:space="0" w:color="auto"/>
              <w:right w:val="single" w:sz="4" w:space="0" w:color="auto"/>
            </w:tcBorders>
            <w:vAlign w:val="center"/>
          </w:tcPr>
          <w:p w:rsidR="005E5D80" w:rsidRPr="00620955" w:rsidRDefault="005E5D80" w:rsidP="005E5D80">
            <w:pPr>
              <w:pStyle w:val="tabletext"/>
              <w:rPr>
                <w:rFonts w:cs="Arial"/>
                <w:b w:val="0"/>
                <w:szCs w:val="16"/>
              </w:rPr>
            </w:pPr>
            <w:r w:rsidRPr="00620955">
              <w:rPr>
                <w:rFonts w:cs="Arial"/>
                <w:b w:val="0"/>
                <w:szCs w:val="16"/>
              </w:rPr>
              <w:fldChar w:fldCharType="begin">
                <w:ffData>
                  <w:name w:val="Text91"/>
                  <w:enabled/>
                  <w:calcOnExit w:val="0"/>
                  <w:textInput/>
                </w:ffData>
              </w:fldChar>
            </w:r>
            <w:r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t> </w:t>
            </w:r>
            <w:r w:rsidRPr="00620955">
              <w:rPr>
                <w:rFonts w:cs="Arial"/>
                <w:b w:val="0"/>
                <w:szCs w:val="16"/>
              </w:rPr>
              <w:fldChar w:fldCharType="end"/>
            </w:r>
          </w:p>
        </w:tc>
        <w:tc>
          <w:tcPr>
            <w:tcW w:w="572" w:type="dxa"/>
            <w:tcBorders>
              <w:top w:val="single" w:sz="4" w:space="0" w:color="auto"/>
              <w:left w:val="single" w:sz="4" w:space="0" w:color="auto"/>
              <w:bottom w:val="single" w:sz="4" w:space="0" w:color="auto"/>
              <w:right w:val="single" w:sz="4" w:space="0" w:color="auto"/>
            </w:tcBorders>
            <w:vAlign w:val="center"/>
          </w:tcPr>
          <w:p w:rsidR="005E5D80" w:rsidRPr="00E96AB3" w:rsidRDefault="005E5D80" w:rsidP="005E5D80">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Pr>
                <w:rFonts w:ascii="Verdana" w:hAnsi="Verdana"/>
                <w:sz w:val="16"/>
                <w:szCs w:val="16"/>
              </w:rPr>
              <w:t> </w:t>
            </w:r>
            <w:r w:rsidRPr="00E96AB3">
              <w:rPr>
                <w:rFonts w:ascii="Verdana" w:hAnsi="Verdana"/>
                <w:sz w:val="16"/>
                <w:szCs w:val="16"/>
              </w:rPr>
              <w:fldChar w:fldCharType="end"/>
            </w:r>
          </w:p>
        </w:tc>
      </w:tr>
    </w:tbl>
    <w:p w:rsidR="005E5D80" w:rsidRDefault="005E5D80" w:rsidP="005E5D80">
      <w:pPr>
        <w:rPr>
          <w:rFonts w:ascii="Verdana" w:hAnsi="Verdana"/>
          <w:sz w:val="16"/>
          <w:szCs w:val="16"/>
        </w:rPr>
      </w:pPr>
    </w:p>
    <w:p w:rsidR="005E5D80" w:rsidRDefault="005E5D80" w:rsidP="005E5D80">
      <w:pPr>
        <w:rPr>
          <w:rFonts w:ascii="Verdana" w:hAnsi="Verdana"/>
          <w:sz w:val="16"/>
          <w:szCs w:val="16"/>
        </w:rPr>
      </w:pPr>
    </w:p>
    <w:p w:rsidR="005E5D80" w:rsidRDefault="005E5D80" w:rsidP="005E5D80">
      <w:pPr>
        <w:rPr>
          <w:rFonts w:ascii="Verdana" w:hAnsi="Verdana"/>
          <w:sz w:val="16"/>
          <w:szCs w:val="16"/>
        </w:rPr>
      </w:pPr>
    </w:p>
    <w:p w:rsidR="005E5D80" w:rsidRDefault="005E5D80" w:rsidP="005E5D80">
      <w:pPr>
        <w:rPr>
          <w:rFonts w:ascii="Verdana" w:hAnsi="Verdana"/>
          <w:sz w:val="16"/>
          <w:szCs w:val="16"/>
        </w:rPr>
      </w:pPr>
    </w:p>
    <w:p w:rsidR="00E26278" w:rsidRDefault="00E26278" w:rsidP="005E5D80">
      <w:pPr>
        <w:rPr>
          <w:rFonts w:ascii="Verdana" w:hAnsi="Verdana"/>
          <w:sz w:val="16"/>
          <w:szCs w:val="16"/>
        </w:rPr>
      </w:pPr>
    </w:p>
    <w:p w:rsidR="00E26278" w:rsidRDefault="00E26278" w:rsidP="005E5D80">
      <w:pPr>
        <w:rPr>
          <w:rFonts w:ascii="Verdana" w:hAnsi="Verdana"/>
          <w:sz w:val="16"/>
          <w:szCs w:val="16"/>
        </w:rPr>
      </w:pPr>
    </w:p>
    <w:p w:rsidR="00E26278" w:rsidRDefault="00E26278" w:rsidP="005E5D80">
      <w:pPr>
        <w:rPr>
          <w:rFonts w:ascii="Verdana" w:hAnsi="Verdana"/>
          <w:sz w:val="16"/>
          <w:szCs w:val="16"/>
        </w:rPr>
      </w:pPr>
    </w:p>
    <w:p w:rsidR="00E26278" w:rsidRDefault="00E26278" w:rsidP="005E5D80">
      <w:pPr>
        <w:rPr>
          <w:rFonts w:ascii="Verdana" w:hAnsi="Verdana"/>
          <w:sz w:val="16"/>
          <w:szCs w:val="16"/>
        </w:rPr>
      </w:pPr>
    </w:p>
    <w:p w:rsidR="00E26278" w:rsidRDefault="00E26278" w:rsidP="005E5D80">
      <w:pPr>
        <w:rPr>
          <w:rFonts w:ascii="Verdana" w:hAnsi="Verdana"/>
          <w:sz w:val="16"/>
          <w:szCs w:val="16"/>
        </w:rPr>
      </w:pPr>
    </w:p>
    <w:p w:rsidR="005E5D80" w:rsidRDefault="005E5D80" w:rsidP="005E5D80">
      <w:pPr>
        <w:rPr>
          <w:rFonts w:ascii="Verdana" w:hAnsi="Verdana"/>
          <w:sz w:val="16"/>
          <w:szCs w:val="16"/>
        </w:rPr>
      </w:pPr>
    </w:p>
    <w:p w:rsidR="005E5D80" w:rsidRDefault="005E5D80" w:rsidP="005E5D80">
      <w:pPr>
        <w:rPr>
          <w:rFonts w:ascii="Verdana" w:hAnsi="Verdana"/>
          <w:sz w:val="16"/>
          <w:szCs w:val="16"/>
        </w:rPr>
      </w:pPr>
    </w:p>
    <w:p w:rsidR="005E5D80" w:rsidRDefault="005E5D80" w:rsidP="005E5D80">
      <w:pPr>
        <w:rPr>
          <w:rFonts w:ascii="Verdana" w:hAnsi="Verdana"/>
          <w:sz w:val="16"/>
          <w:szCs w:val="16"/>
        </w:rPr>
      </w:pPr>
    </w:p>
    <w:p w:rsidR="00BC65CA" w:rsidRDefault="00BC65CA" w:rsidP="005E5D80">
      <w:pPr>
        <w:rPr>
          <w:rFonts w:ascii="Verdana" w:hAnsi="Verdana"/>
          <w:sz w:val="16"/>
          <w:szCs w:val="16"/>
        </w:rPr>
      </w:pPr>
    </w:p>
    <w:p w:rsidR="005E5D80" w:rsidRDefault="005E5D80" w:rsidP="005E5D80">
      <w:pPr>
        <w:rPr>
          <w:rFonts w:ascii="Verdana" w:hAnsi="Verdana"/>
          <w:sz w:val="16"/>
          <w:szCs w:val="16"/>
        </w:rPr>
      </w:pPr>
    </w:p>
    <w:p w:rsidR="00B133E9" w:rsidRPr="00B133E9" w:rsidRDefault="00B133E9" w:rsidP="00B133E9">
      <w:pPr>
        <w:pStyle w:val="tablehead"/>
        <w:spacing w:before="144" w:after="144"/>
        <w:ind w:left="284"/>
        <w:rPr>
          <w:rFonts w:ascii="Arial" w:hAnsi="Arial" w:cs="Arial"/>
          <w:sz w:val="22"/>
          <w:szCs w:val="18"/>
        </w:rPr>
      </w:pPr>
      <w:r w:rsidRPr="00B133E9">
        <w:rPr>
          <w:rFonts w:ascii="Arial" w:hAnsi="Arial" w:cs="Arial"/>
          <w:sz w:val="22"/>
          <w:szCs w:val="18"/>
        </w:rPr>
        <w:lastRenderedPageBreak/>
        <w:t>Issues arising from Assessment (Assessor to record notes here):</w:t>
      </w:r>
    </w:p>
    <w:tbl>
      <w:tblPr>
        <w:tblW w:w="9214" w:type="dxa"/>
        <w:tblInd w:w="392" w:type="dxa"/>
        <w:tblBorders>
          <w:bottom w:val="dotted" w:sz="4" w:space="0" w:color="auto"/>
        </w:tblBorders>
        <w:tblLayout w:type="fixed"/>
        <w:tblLook w:val="0000" w:firstRow="0" w:lastRow="0" w:firstColumn="0" w:lastColumn="0" w:noHBand="0" w:noVBand="0"/>
      </w:tblPr>
      <w:tblGrid>
        <w:gridCol w:w="3060"/>
        <w:gridCol w:w="3420"/>
        <w:gridCol w:w="1080"/>
        <w:gridCol w:w="1654"/>
      </w:tblGrid>
      <w:tr w:rsidR="00D77610" w:rsidRPr="00B133E9" w:rsidTr="00905E9D">
        <w:trPr>
          <w:trHeight w:val="326"/>
        </w:trPr>
        <w:tc>
          <w:tcPr>
            <w:tcW w:w="9214" w:type="dxa"/>
            <w:gridSpan w:val="4"/>
            <w:tcBorders>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BC65CA">
            <w:pPr>
              <w:pStyle w:val="tablehead"/>
              <w:spacing w:before="144" w:after="144"/>
              <w:ind w:left="-108"/>
              <w:rPr>
                <w:rFonts w:ascii="Arial" w:hAnsi="Arial" w:cs="Arial"/>
                <w:sz w:val="22"/>
                <w:szCs w:val="18"/>
              </w:rPr>
            </w:pPr>
            <w:r w:rsidRPr="00B133E9">
              <w:rPr>
                <w:rFonts w:ascii="Arial" w:hAnsi="Arial" w:cs="Arial"/>
                <w:sz w:val="22"/>
                <w:szCs w:val="18"/>
              </w:rPr>
              <w:t>Subject Matter Expert to record notes here</w:t>
            </w: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E56C28">
            <w:pPr>
              <w:pStyle w:val="PlainText"/>
              <w:rPr>
                <w:rFonts w:ascii="Arial" w:hAnsi="Arial" w:cs="Arial"/>
                <w:sz w:val="20"/>
                <w:szCs w:val="20"/>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E56C28">
            <w:pPr>
              <w:pStyle w:val="PlainText"/>
              <w:rPr>
                <w:rFonts w:ascii="Arial" w:hAnsi="Arial" w:cs="Arial"/>
                <w:sz w:val="20"/>
                <w:szCs w:val="20"/>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E56C28">
            <w:pPr>
              <w:pStyle w:val="PlainText"/>
              <w:rPr>
                <w:rFonts w:ascii="Arial" w:hAnsi="Arial" w:cs="Arial"/>
                <w:sz w:val="20"/>
                <w:szCs w:val="20"/>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E56C28">
            <w:pPr>
              <w:pStyle w:val="PlainText"/>
              <w:rPr>
                <w:rFonts w:ascii="Arial" w:hAnsi="Arial" w:cs="Arial"/>
                <w:sz w:val="20"/>
                <w:szCs w:val="20"/>
              </w:rPr>
            </w:pPr>
          </w:p>
        </w:tc>
      </w:tr>
      <w:tr w:rsidR="00D77610" w:rsidRPr="00B133E9" w:rsidTr="00905E9D">
        <w:trPr>
          <w:trHeight w:val="326"/>
        </w:trPr>
        <w:tc>
          <w:tcPr>
            <w:tcW w:w="9214" w:type="dxa"/>
            <w:gridSpan w:val="4"/>
            <w:tcBorders>
              <w:top w:val="dotted" w:sz="4" w:space="0" w:color="auto"/>
              <w:bottom w:val="dotted"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13"/>
        </w:trPr>
        <w:tc>
          <w:tcPr>
            <w:tcW w:w="9214" w:type="dxa"/>
            <w:gridSpan w:val="4"/>
            <w:tcBorders>
              <w:top w:val="dotted" w:sz="4" w:space="0" w:color="auto"/>
              <w:bottom w:val="single" w:sz="4" w:space="0" w:color="auto"/>
            </w:tcBorders>
            <w:vAlign w:val="center"/>
          </w:tcPr>
          <w:p w:rsidR="00D77610" w:rsidRPr="00B133E9" w:rsidRDefault="00D77610" w:rsidP="001636FA">
            <w:pPr>
              <w:pStyle w:val="tabletext"/>
              <w:rPr>
                <w:rFonts w:ascii="Arial" w:hAnsi="Arial" w:cs="Arial"/>
                <w:b w:val="0"/>
                <w:sz w:val="20"/>
                <w:szCs w:val="16"/>
              </w:rPr>
            </w:pPr>
          </w:p>
        </w:tc>
      </w:tr>
      <w:tr w:rsidR="00D77610" w:rsidRPr="00B133E9" w:rsidTr="00905E9D">
        <w:trPr>
          <w:trHeight w:val="326"/>
        </w:trPr>
        <w:tc>
          <w:tcPr>
            <w:tcW w:w="9214" w:type="dxa"/>
            <w:gridSpan w:val="4"/>
            <w:tcBorders>
              <w:top w:val="single" w:sz="4" w:space="0" w:color="auto"/>
              <w:left w:val="single" w:sz="4" w:space="0" w:color="auto"/>
              <w:bottom w:val="nil"/>
              <w:right w:val="single" w:sz="4" w:space="0" w:color="auto"/>
            </w:tcBorders>
            <w:vAlign w:val="center"/>
          </w:tcPr>
          <w:p w:rsidR="00D77610" w:rsidRPr="00B133E9" w:rsidRDefault="00D77610" w:rsidP="001636FA">
            <w:pPr>
              <w:pStyle w:val="tablehead"/>
              <w:spacing w:before="144" w:after="144"/>
              <w:rPr>
                <w:rFonts w:ascii="Arial" w:hAnsi="Arial" w:cs="Arial"/>
                <w:szCs w:val="18"/>
              </w:rPr>
            </w:pPr>
            <w:r w:rsidRPr="00B133E9">
              <w:rPr>
                <w:rFonts w:ascii="Arial" w:hAnsi="Arial" w:cs="Arial"/>
                <w:szCs w:val="18"/>
              </w:rPr>
              <w:t>ASSESSMENT REVIEW CONDUCTED BY:</w:t>
            </w:r>
          </w:p>
        </w:tc>
      </w:tr>
      <w:tr w:rsidR="00D77610" w:rsidRPr="00B133E9" w:rsidTr="00905E9D">
        <w:trPr>
          <w:trHeight w:val="326"/>
        </w:trPr>
        <w:tc>
          <w:tcPr>
            <w:tcW w:w="3060" w:type="dxa"/>
            <w:tcBorders>
              <w:top w:val="nil"/>
              <w:left w:val="single" w:sz="4" w:space="0" w:color="auto"/>
              <w:bottom w:val="nil"/>
            </w:tcBorders>
            <w:vAlign w:val="center"/>
          </w:tcPr>
          <w:p w:rsidR="00D77610" w:rsidRPr="00B133E9" w:rsidRDefault="00D77610" w:rsidP="00351446">
            <w:pPr>
              <w:pStyle w:val="tabletext"/>
              <w:rPr>
                <w:rFonts w:ascii="Arial" w:hAnsi="Arial" w:cs="Arial"/>
                <w:b w:val="0"/>
                <w:szCs w:val="16"/>
              </w:rPr>
            </w:pPr>
            <w:r w:rsidRPr="00B133E9">
              <w:rPr>
                <w:rFonts w:ascii="Arial" w:hAnsi="Arial" w:cs="Arial"/>
                <w:b w:val="0"/>
                <w:szCs w:val="16"/>
              </w:rPr>
              <w:t xml:space="preserve">Subject Matter Expert’s Name:           </w:t>
            </w:r>
          </w:p>
        </w:tc>
        <w:tc>
          <w:tcPr>
            <w:tcW w:w="6154" w:type="dxa"/>
            <w:gridSpan w:val="3"/>
            <w:tcBorders>
              <w:top w:val="nil"/>
              <w:bottom w:val="dotted" w:sz="4" w:space="0" w:color="auto"/>
              <w:right w:val="single" w:sz="4" w:space="0" w:color="auto"/>
            </w:tcBorders>
            <w:vAlign w:val="center"/>
          </w:tcPr>
          <w:p w:rsidR="00D77610" w:rsidRPr="00B133E9" w:rsidRDefault="00D77610" w:rsidP="00351446">
            <w:pPr>
              <w:pStyle w:val="tabletext"/>
              <w:ind w:left="93"/>
              <w:rPr>
                <w:rFonts w:ascii="Arial" w:hAnsi="Arial" w:cs="Arial"/>
                <w:b w:val="0"/>
                <w:szCs w:val="16"/>
              </w:rPr>
            </w:pPr>
          </w:p>
        </w:tc>
      </w:tr>
      <w:tr w:rsidR="00D77610" w:rsidRPr="00B133E9" w:rsidTr="00905E9D">
        <w:trPr>
          <w:trHeight w:val="115"/>
        </w:trPr>
        <w:tc>
          <w:tcPr>
            <w:tcW w:w="9214" w:type="dxa"/>
            <w:gridSpan w:val="4"/>
            <w:tcBorders>
              <w:top w:val="nil"/>
              <w:left w:val="single" w:sz="4" w:space="0" w:color="auto"/>
              <w:bottom w:val="nil"/>
              <w:right w:val="single" w:sz="4" w:space="0" w:color="auto"/>
            </w:tcBorders>
            <w:vAlign w:val="center"/>
          </w:tcPr>
          <w:p w:rsidR="00D77610" w:rsidRPr="00B133E9" w:rsidRDefault="00D77610" w:rsidP="00D47915">
            <w:pPr>
              <w:pStyle w:val="tabletext"/>
              <w:rPr>
                <w:rFonts w:ascii="Arial" w:hAnsi="Arial" w:cs="Arial"/>
                <w:b w:val="0"/>
                <w:sz w:val="12"/>
                <w:szCs w:val="12"/>
              </w:rPr>
            </w:pPr>
          </w:p>
        </w:tc>
      </w:tr>
      <w:tr w:rsidR="00D77610" w:rsidRPr="00B133E9" w:rsidTr="00905E9D">
        <w:trPr>
          <w:trHeight w:val="326"/>
        </w:trPr>
        <w:tc>
          <w:tcPr>
            <w:tcW w:w="3060" w:type="dxa"/>
            <w:tcBorders>
              <w:top w:val="nil"/>
              <w:left w:val="single" w:sz="4" w:space="0" w:color="auto"/>
              <w:bottom w:val="nil"/>
            </w:tcBorders>
            <w:vAlign w:val="center"/>
          </w:tcPr>
          <w:p w:rsidR="00D77610" w:rsidRPr="00B133E9" w:rsidRDefault="00D77610" w:rsidP="009D5A11">
            <w:pPr>
              <w:pStyle w:val="tabletext"/>
              <w:rPr>
                <w:rFonts w:ascii="Arial" w:hAnsi="Arial" w:cs="Arial"/>
                <w:b w:val="0"/>
                <w:szCs w:val="16"/>
              </w:rPr>
            </w:pPr>
            <w:r w:rsidRPr="00B133E9">
              <w:rPr>
                <w:rFonts w:ascii="Arial" w:hAnsi="Arial" w:cs="Arial"/>
                <w:b w:val="0"/>
                <w:szCs w:val="16"/>
              </w:rPr>
              <w:t>Subject Matter Expert’s Position:</w:t>
            </w:r>
          </w:p>
        </w:tc>
        <w:tc>
          <w:tcPr>
            <w:tcW w:w="6154" w:type="dxa"/>
            <w:gridSpan w:val="3"/>
            <w:tcBorders>
              <w:top w:val="nil"/>
              <w:bottom w:val="dotted" w:sz="4" w:space="0" w:color="auto"/>
              <w:right w:val="single" w:sz="4" w:space="0" w:color="auto"/>
            </w:tcBorders>
            <w:vAlign w:val="center"/>
          </w:tcPr>
          <w:p w:rsidR="00D77610" w:rsidRPr="00B133E9" w:rsidRDefault="00D77610" w:rsidP="009D5A11">
            <w:pPr>
              <w:pStyle w:val="tabletext"/>
              <w:rPr>
                <w:rFonts w:ascii="Arial" w:hAnsi="Arial" w:cs="Arial"/>
                <w:b w:val="0"/>
                <w:szCs w:val="16"/>
              </w:rPr>
            </w:pPr>
          </w:p>
        </w:tc>
      </w:tr>
      <w:tr w:rsidR="00D77610" w:rsidRPr="00B133E9" w:rsidTr="00905E9D">
        <w:trPr>
          <w:trHeight w:val="206"/>
        </w:trPr>
        <w:tc>
          <w:tcPr>
            <w:tcW w:w="3060" w:type="dxa"/>
            <w:tcBorders>
              <w:top w:val="nil"/>
              <w:left w:val="single" w:sz="4" w:space="0" w:color="auto"/>
              <w:bottom w:val="nil"/>
            </w:tcBorders>
            <w:vAlign w:val="center"/>
          </w:tcPr>
          <w:p w:rsidR="00D77610" w:rsidRPr="00B133E9" w:rsidRDefault="00D77610" w:rsidP="00D47915">
            <w:pPr>
              <w:pStyle w:val="tabletext"/>
              <w:rPr>
                <w:rFonts w:ascii="Arial" w:hAnsi="Arial" w:cs="Arial"/>
                <w:b w:val="0"/>
                <w:sz w:val="12"/>
                <w:szCs w:val="12"/>
              </w:rPr>
            </w:pPr>
          </w:p>
        </w:tc>
        <w:tc>
          <w:tcPr>
            <w:tcW w:w="6154" w:type="dxa"/>
            <w:gridSpan w:val="3"/>
            <w:tcBorders>
              <w:top w:val="dotted" w:sz="4" w:space="0" w:color="auto"/>
              <w:bottom w:val="nil"/>
              <w:right w:val="single" w:sz="4" w:space="0" w:color="auto"/>
            </w:tcBorders>
            <w:vAlign w:val="center"/>
          </w:tcPr>
          <w:p w:rsidR="00D77610" w:rsidRPr="00B133E9" w:rsidRDefault="00D77610" w:rsidP="00D47915">
            <w:pPr>
              <w:pStyle w:val="tabletext"/>
              <w:rPr>
                <w:rFonts w:ascii="Arial" w:hAnsi="Arial" w:cs="Arial"/>
                <w:b w:val="0"/>
                <w:sz w:val="12"/>
                <w:szCs w:val="12"/>
              </w:rPr>
            </w:pPr>
          </w:p>
        </w:tc>
      </w:tr>
      <w:tr w:rsidR="00D77610" w:rsidRPr="00B133E9" w:rsidTr="00905E9D">
        <w:trPr>
          <w:trHeight w:val="326"/>
        </w:trPr>
        <w:tc>
          <w:tcPr>
            <w:tcW w:w="3060" w:type="dxa"/>
            <w:tcBorders>
              <w:top w:val="nil"/>
              <w:left w:val="single" w:sz="4" w:space="0" w:color="auto"/>
              <w:bottom w:val="nil"/>
            </w:tcBorders>
            <w:vAlign w:val="center"/>
          </w:tcPr>
          <w:p w:rsidR="00D77610" w:rsidRPr="00B133E9" w:rsidRDefault="00D77610" w:rsidP="009D5A11">
            <w:pPr>
              <w:pStyle w:val="tabletext"/>
              <w:rPr>
                <w:rFonts w:ascii="Arial" w:hAnsi="Arial" w:cs="Arial"/>
                <w:b w:val="0"/>
                <w:szCs w:val="16"/>
              </w:rPr>
            </w:pPr>
            <w:r w:rsidRPr="00B133E9">
              <w:rPr>
                <w:rFonts w:ascii="Arial" w:hAnsi="Arial" w:cs="Arial"/>
                <w:b w:val="0"/>
                <w:szCs w:val="16"/>
              </w:rPr>
              <w:t>Subject Matter Expert’s Signature:</w:t>
            </w:r>
          </w:p>
        </w:tc>
        <w:tc>
          <w:tcPr>
            <w:tcW w:w="3420" w:type="dxa"/>
            <w:tcBorders>
              <w:top w:val="nil"/>
              <w:bottom w:val="dotted" w:sz="4" w:space="0" w:color="auto"/>
            </w:tcBorders>
            <w:vAlign w:val="center"/>
          </w:tcPr>
          <w:p w:rsidR="00D77610" w:rsidRPr="00B133E9" w:rsidRDefault="00D77610" w:rsidP="009D5A11">
            <w:pPr>
              <w:pStyle w:val="tabletext"/>
              <w:rPr>
                <w:rFonts w:ascii="Arial" w:hAnsi="Arial" w:cs="Arial"/>
                <w:b w:val="0"/>
                <w:szCs w:val="16"/>
              </w:rPr>
            </w:pPr>
          </w:p>
        </w:tc>
        <w:tc>
          <w:tcPr>
            <w:tcW w:w="1080" w:type="dxa"/>
            <w:tcBorders>
              <w:top w:val="nil"/>
              <w:bottom w:val="nil"/>
            </w:tcBorders>
            <w:vAlign w:val="center"/>
          </w:tcPr>
          <w:p w:rsidR="00D77610" w:rsidRPr="00B133E9" w:rsidRDefault="00D77610" w:rsidP="009D5A11">
            <w:pPr>
              <w:pStyle w:val="tabletext"/>
              <w:jc w:val="right"/>
              <w:rPr>
                <w:rFonts w:ascii="Arial" w:hAnsi="Arial" w:cs="Arial"/>
                <w:b w:val="0"/>
                <w:szCs w:val="16"/>
              </w:rPr>
            </w:pPr>
            <w:r w:rsidRPr="00B133E9">
              <w:rPr>
                <w:rFonts w:ascii="Arial" w:hAnsi="Arial" w:cs="Arial"/>
                <w:b w:val="0"/>
                <w:szCs w:val="16"/>
              </w:rPr>
              <w:t>Date:</w:t>
            </w:r>
          </w:p>
        </w:tc>
        <w:tc>
          <w:tcPr>
            <w:tcW w:w="1654" w:type="dxa"/>
            <w:tcBorders>
              <w:top w:val="nil"/>
              <w:bottom w:val="dotted" w:sz="4" w:space="0" w:color="auto"/>
              <w:right w:val="single" w:sz="4" w:space="0" w:color="auto"/>
            </w:tcBorders>
            <w:vAlign w:val="center"/>
          </w:tcPr>
          <w:p w:rsidR="00D77610" w:rsidRPr="00B133E9" w:rsidRDefault="00D77610" w:rsidP="009D5A11">
            <w:pPr>
              <w:pStyle w:val="tabletext"/>
              <w:rPr>
                <w:rFonts w:ascii="Arial" w:hAnsi="Arial" w:cs="Arial"/>
                <w:b w:val="0"/>
                <w:szCs w:val="16"/>
              </w:rPr>
            </w:pPr>
          </w:p>
        </w:tc>
      </w:tr>
      <w:tr w:rsidR="00D77610" w:rsidRPr="00B133E9" w:rsidTr="00905E9D">
        <w:trPr>
          <w:trHeight w:val="326"/>
        </w:trPr>
        <w:tc>
          <w:tcPr>
            <w:tcW w:w="9214" w:type="dxa"/>
            <w:gridSpan w:val="4"/>
            <w:tcBorders>
              <w:top w:val="nil"/>
              <w:left w:val="single" w:sz="4" w:space="0" w:color="auto"/>
              <w:bottom w:val="nil"/>
              <w:right w:val="single" w:sz="4" w:space="0" w:color="auto"/>
            </w:tcBorders>
            <w:vAlign w:val="center"/>
          </w:tcPr>
          <w:p w:rsidR="00D77610" w:rsidRPr="00B133E9" w:rsidRDefault="00D77610" w:rsidP="00D47915">
            <w:pPr>
              <w:pStyle w:val="tabletext"/>
              <w:rPr>
                <w:rFonts w:ascii="Arial" w:hAnsi="Arial" w:cs="Arial"/>
                <w:b w:val="0"/>
                <w:sz w:val="12"/>
                <w:szCs w:val="12"/>
              </w:rPr>
            </w:pPr>
          </w:p>
        </w:tc>
      </w:tr>
      <w:tr w:rsidR="00D77610" w:rsidRPr="00B133E9" w:rsidTr="00905E9D">
        <w:trPr>
          <w:trHeight w:val="326"/>
        </w:trPr>
        <w:tc>
          <w:tcPr>
            <w:tcW w:w="3060" w:type="dxa"/>
            <w:tcBorders>
              <w:top w:val="nil"/>
              <w:left w:val="single" w:sz="4" w:space="0" w:color="auto"/>
              <w:bottom w:val="nil"/>
            </w:tcBorders>
            <w:vAlign w:val="center"/>
          </w:tcPr>
          <w:p w:rsidR="00D77610" w:rsidRPr="00B133E9" w:rsidRDefault="00D77610" w:rsidP="001636FA">
            <w:pPr>
              <w:pStyle w:val="tabletext"/>
              <w:rPr>
                <w:rFonts w:ascii="Arial" w:hAnsi="Arial" w:cs="Arial"/>
                <w:b w:val="0"/>
                <w:szCs w:val="16"/>
              </w:rPr>
            </w:pPr>
            <w:r w:rsidRPr="00B133E9">
              <w:rPr>
                <w:rFonts w:ascii="Arial" w:hAnsi="Arial" w:cs="Arial"/>
                <w:b w:val="0"/>
                <w:szCs w:val="16"/>
              </w:rPr>
              <w:t>Authorised Assessor’s Name:</w:t>
            </w:r>
          </w:p>
        </w:tc>
        <w:tc>
          <w:tcPr>
            <w:tcW w:w="6154" w:type="dxa"/>
            <w:gridSpan w:val="3"/>
            <w:tcBorders>
              <w:top w:val="nil"/>
              <w:bottom w:val="dotted" w:sz="4" w:space="0" w:color="auto"/>
              <w:right w:val="single" w:sz="4" w:space="0" w:color="auto"/>
            </w:tcBorders>
            <w:vAlign w:val="center"/>
          </w:tcPr>
          <w:p w:rsidR="00D77610" w:rsidRPr="00B133E9" w:rsidRDefault="00D77610" w:rsidP="001636FA">
            <w:pPr>
              <w:pStyle w:val="tabletext"/>
              <w:rPr>
                <w:rFonts w:ascii="Arial" w:hAnsi="Arial" w:cs="Arial"/>
                <w:b w:val="0"/>
                <w:szCs w:val="16"/>
              </w:rPr>
            </w:pPr>
          </w:p>
        </w:tc>
      </w:tr>
      <w:tr w:rsidR="00D77610" w:rsidRPr="00B133E9" w:rsidTr="00905E9D">
        <w:trPr>
          <w:trHeight w:val="138"/>
        </w:trPr>
        <w:tc>
          <w:tcPr>
            <w:tcW w:w="9214" w:type="dxa"/>
            <w:gridSpan w:val="4"/>
            <w:tcBorders>
              <w:top w:val="nil"/>
              <w:left w:val="single" w:sz="4" w:space="0" w:color="auto"/>
              <w:bottom w:val="nil"/>
              <w:right w:val="single" w:sz="4" w:space="0" w:color="auto"/>
            </w:tcBorders>
            <w:vAlign w:val="center"/>
          </w:tcPr>
          <w:p w:rsidR="00D77610" w:rsidRPr="00B133E9" w:rsidRDefault="00D77610" w:rsidP="00D47915">
            <w:pPr>
              <w:pStyle w:val="tabletext"/>
              <w:rPr>
                <w:rFonts w:ascii="Arial" w:hAnsi="Arial" w:cs="Arial"/>
                <w:b w:val="0"/>
                <w:sz w:val="12"/>
                <w:szCs w:val="12"/>
              </w:rPr>
            </w:pPr>
          </w:p>
        </w:tc>
      </w:tr>
      <w:tr w:rsidR="00D77610" w:rsidRPr="00B133E9" w:rsidTr="00905E9D">
        <w:trPr>
          <w:trHeight w:val="326"/>
        </w:trPr>
        <w:tc>
          <w:tcPr>
            <w:tcW w:w="3060" w:type="dxa"/>
            <w:tcBorders>
              <w:top w:val="nil"/>
              <w:left w:val="single" w:sz="4" w:space="0" w:color="auto"/>
              <w:bottom w:val="nil"/>
            </w:tcBorders>
            <w:vAlign w:val="center"/>
          </w:tcPr>
          <w:p w:rsidR="00D77610" w:rsidRPr="00B133E9" w:rsidRDefault="00D77610" w:rsidP="001636FA">
            <w:pPr>
              <w:pStyle w:val="tabletext"/>
              <w:rPr>
                <w:rFonts w:ascii="Arial" w:hAnsi="Arial" w:cs="Arial"/>
                <w:b w:val="0"/>
                <w:szCs w:val="16"/>
              </w:rPr>
            </w:pPr>
            <w:r w:rsidRPr="00B133E9">
              <w:rPr>
                <w:rFonts w:ascii="Arial" w:hAnsi="Arial" w:cs="Arial"/>
                <w:b w:val="0"/>
                <w:szCs w:val="16"/>
              </w:rPr>
              <w:t>Authorised Assessor’s Position:</w:t>
            </w:r>
          </w:p>
        </w:tc>
        <w:tc>
          <w:tcPr>
            <w:tcW w:w="6154" w:type="dxa"/>
            <w:gridSpan w:val="3"/>
            <w:tcBorders>
              <w:top w:val="nil"/>
              <w:bottom w:val="dotted" w:sz="4" w:space="0" w:color="auto"/>
              <w:right w:val="single" w:sz="4" w:space="0" w:color="auto"/>
            </w:tcBorders>
            <w:vAlign w:val="center"/>
          </w:tcPr>
          <w:p w:rsidR="00D77610" w:rsidRPr="00B133E9" w:rsidRDefault="00D77610" w:rsidP="001636FA">
            <w:pPr>
              <w:pStyle w:val="tabletext"/>
              <w:rPr>
                <w:rFonts w:ascii="Arial" w:hAnsi="Arial" w:cs="Arial"/>
                <w:b w:val="0"/>
                <w:szCs w:val="16"/>
              </w:rPr>
            </w:pPr>
          </w:p>
        </w:tc>
      </w:tr>
      <w:tr w:rsidR="00D77610" w:rsidRPr="00B133E9" w:rsidTr="00905E9D">
        <w:trPr>
          <w:trHeight w:val="89"/>
        </w:trPr>
        <w:tc>
          <w:tcPr>
            <w:tcW w:w="3060" w:type="dxa"/>
            <w:tcBorders>
              <w:top w:val="nil"/>
              <w:left w:val="single" w:sz="4" w:space="0" w:color="auto"/>
              <w:bottom w:val="nil"/>
            </w:tcBorders>
            <w:vAlign w:val="center"/>
          </w:tcPr>
          <w:p w:rsidR="00D77610" w:rsidRPr="00B133E9" w:rsidRDefault="00D77610" w:rsidP="00D47915">
            <w:pPr>
              <w:pStyle w:val="tabletext"/>
              <w:rPr>
                <w:rFonts w:ascii="Arial" w:hAnsi="Arial" w:cs="Arial"/>
                <w:b w:val="0"/>
                <w:sz w:val="12"/>
                <w:szCs w:val="12"/>
              </w:rPr>
            </w:pPr>
          </w:p>
        </w:tc>
        <w:tc>
          <w:tcPr>
            <w:tcW w:w="6154" w:type="dxa"/>
            <w:gridSpan w:val="3"/>
            <w:tcBorders>
              <w:top w:val="dotted" w:sz="4" w:space="0" w:color="auto"/>
              <w:bottom w:val="nil"/>
              <w:right w:val="single" w:sz="4" w:space="0" w:color="auto"/>
            </w:tcBorders>
            <w:vAlign w:val="center"/>
          </w:tcPr>
          <w:p w:rsidR="00D77610" w:rsidRPr="00B133E9" w:rsidRDefault="00D77610" w:rsidP="00D47915">
            <w:pPr>
              <w:pStyle w:val="tabletext"/>
              <w:rPr>
                <w:rFonts w:ascii="Arial" w:hAnsi="Arial" w:cs="Arial"/>
                <w:b w:val="0"/>
                <w:sz w:val="12"/>
                <w:szCs w:val="12"/>
              </w:rPr>
            </w:pPr>
          </w:p>
        </w:tc>
      </w:tr>
      <w:tr w:rsidR="00D77610" w:rsidRPr="00B133E9" w:rsidTr="00905E9D">
        <w:trPr>
          <w:trHeight w:val="326"/>
        </w:trPr>
        <w:tc>
          <w:tcPr>
            <w:tcW w:w="3060" w:type="dxa"/>
            <w:tcBorders>
              <w:top w:val="nil"/>
              <w:left w:val="single" w:sz="4" w:space="0" w:color="auto"/>
              <w:bottom w:val="single" w:sz="4" w:space="0" w:color="auto"/>
            </w:tcBorders>
            <w:vAlign w:val="center"/>
          </w:tcPr>
          <w:p w:rsidR="00D77610" w:rsidRPr="00B133E9" w:rsidRDefault="00D77610" w:rsidP="001636FA">
            <w:pPr>
              <w:pStyle w:val="tabletext"/>
              <w:rPr>
                <w:rFonts w:ascii="Arial" w:hAnsi="Arial" w:cs="Arial"/>
                <w:b w:val="0"/>
                <w:szCs w:val="16"/>
              </w:rPr>
            </w:pPr>
            <w:r w:rsidRPr="00B133E9">
              <w:rPr>
                <w:rFonts w:ascii="Arial" w:hAnsi="Arial" w:cs="Arial"/>
                <w:b w:val="0"/>
                <w:szCs w:val="16"/>
              </w:rPr>
              <w:t>Authorised Assessor’s Signature:</w:t>
            </w:r>
          </w:p>
        </w:tc>
        <w:tc>
          <w:tcPr>
            <w:tcW w:w="3420" w:type="dxa"/>
            <w:tcBorders>
              <w:top w:val="nil"/>
              <w:bottom w:val="single" w:sz="4" w:space="0" w:color="auto"/>
            </w:tcBorders>
            <w:vAlign w:val="center"/>
          </w:tcPr>
          <w:p w:rsidR="00D77610" w:rsidRPr="00B133E9" w:rsidRDefault="00D77610" w:rsidP="001636FA">
            <w:pPr>
              <w:pStyle w:val="tabletext"/>
              <w:rPr>
                <w:rFonts w:ascii="Arial" w:hAnsi="Arial" w:cs="Arial"/>
                <w:b w:val="0"/>
                <w:szCs w:val="16"/>
              </w:rPr>
            </w:pPr>
          </w:p>
        </w:tc>
        <w:tc>
          <w:tcPr>
            <w:tcW w:w="1080" w:type="dxa"/>
            <w:tcBorders>
              <w:top w:val="nil"/>
              <w:bottom w:val="single" w:sz="4" w:space="0" w:color="auto"/>
            </w:tcBorders>
            <w:vAlign w:val="center"/>
          </w:tcPr>
          <w:p w:rsidR="00D77610" w:rsidRPr="00B133E9" w:rsidRDefault="00D77610" w:rsidP="001636FA">
            <w:pPr>
              <w:pStyle w:val="tabletext"/>
              <w:jc w:val="right"/>
              <w:rPr>
                <w:rFonts w:ascii="Arial" w:hAnsi="Arial" w:cs="Arial"/>
                <w:b w:val="0"/>
                <w:szCs w:val="16"/>
              </w:rPr>
            </w:pPr>
            <w:r w:rsidRPr="00B133E9">
              <w:rPr>
                <w:rFonts w:ascii="Arial" w:hAnsi="Arial" w:cs="Arial"/>
                <w:b w:val="0"/>
                <w:szCs w:val="16"/>
              </w:rPr>
              <w:t>Date:</w:t>
            </w:r>
          </w:p>
        </w:tc>
        <w:tc>
          <w:tcPr>
            <w:tcW w:w="1654" w:type="dxa"/>
            <w:tcBorders>
              <w:top w:val="nil"/>
              <w:bottom w:val="single" w:sz="4" w:space="0" w:color="auto"/>
              <w:right w:val="single" w:sz="4" w:space="0" w:color="auto"/>
            </w:tcBorders>
            <w:vAlign w:val="center"/>
          </w:tcPr>
          <w:p w:rsidR="00D77610" w:rsidRPr="00B133E9" w:rsidRDefault="00D77610" w:rsidP="001636FA">
            <w:pPr>
              <w:pStyle w:val="tabletext"/>
              <w:rPr>
                <w:rFonts w:ascii="Arial" w:hAnsi="Arial" w:cs="Arial"/>
                <w:b w:val="0"/>
                <w:szCs w:val="16"/>
              </w:rPr>
            </w:pPr>
          </w:p>
        </w:tc>
      </w:tr>
    </w:tbl>
    <w:p w:rsidR="00D77610" w:rsidRDefault="00D77610" w:rsidP="002E53E0">
      <w:pPr>
        <w:rPr>
          <w:sz w:val="12"/>
          <w:szCs w:val="12"/>
        </w:rPr>
      </w:pPr>
    </w:p>
    <w:p w:rsidR="00D77610" w:rsidRPr="00985E0D" w:rsidRDefault="00D77610" w:rsidP="00885543">
      <w:pPr>
        <w:rPr>
          <w:i/>
          <w:sz w:val="18"/>
          <w:szCs w:val="18"/>
        </w:rPr>
      </w:pPr>
    </w:p>
    <w:sectPr w:rsidR="00D77610" w:rsidRPr="00985E0D" w:rsidSect="00A61368">
      <w:footerReference w:type="default" r:id="rId10"/>
      <w:pgSz w:w="11906" w:h="16838" w:code="9"/>
      <w:pgMar w:top="992" w:right="1134" w:bottom="1134" w:left="1134" w:header="567"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AD5" w:rsidRDefault="001B6AD5">
      <w:r>
        <w:separator/>
      </w:r>
    </w:p>
  </w:endnote>
  <w:endnote w:type="continuationSeparator" w:id="0">
    <w:p w:rsidR="001B6AD5" w:rsidRDefault="001B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585"/>
      <w:gridCol w:w="2640"/>
    </w:tblGrid>
    <w:tr w:rsidR="0090302E" w:rsidRPr="009C73A4" w:rsidTr="00B133E9">
      <w:trPr>
        <w:jc w:val="center"/>
      </w:trPr>
      <w:tc>
        <w:tcPr>
          <w:tcW w:w="3905" w:type="dxa"/>
          <w:tcBorders>
            <w:bottom w:val="single" w:sz="4" w:space="0" w:color="auto"/>
          </w:tcBorders>
        </w:tcPr>
        <w:p w:rsidR="0090302E" w:rsidRPr="00EE2959" w:rsidRDefault="0090302E" w:rsidP="00B133E9">
          <w:pPr>
            <w:pStyle w:val="Footer"/>
            <w:jc w:val="center"/>
            <w:rPr>
              <w:rFonts w:ascii="Arial Narrow" w:hAnsi="Arial Narrow"/>
              <w:b w:val="0"/>
              <w:sz w:val="16"/>
              <w:szCs w:val="16"/>
            </w:rPr>
          </w:pPr>
          <w:r w:rsidRPr="00EE2959">
            <w:rPr>
              <w:rFonts w:ascii="Arial Narrow" w:hAnsi="Arial Narrow"/>
              <w:b w:val="0"/>
              <w:sz w:val="16"/>
              <w:szCs w:val="16"/>
            </w:rPr>
            <w:t>Approving Manager: Chief Engineer</w:t>
          </w:r>
        </w:p>
      </w:tc>
      <w:tc>
        <w:tcPr>
          <w:tcW w:w="2585" w:type="dxa"/>
          <w:tcBorders>
            <w:bottom w:val="single" w:sz="4" w:space="0" w:color="auto"/>
          </w:tcBorders>
        </w:tcPr>
        <w:p w:rsidR="0090302E" w:rsidRPr="00EE2959" w:rsidRDefault="0090302E" w:rsidP="00F35972">
          <w:pPr>
            <w:pStyle w:val="Footer"/>
            <w:jc w:val="center"/>
            <w:rPr>
              <w:rFonts w:ascii="Arial Narrow" w:hAnsi="Arial Narrow"/>
              <w:b w:val="0"/>
              <w:sz w:val="16"/>
              <w:szCs w:val="16"/>
            </w:rPr>
          </w:pPr>
          <w:r w:rsidRPr="00EE2959">
            <w:rPr>
              <w:rFonts w:ascii="Arial Narrow" w:hAnsi="Arial Narrow"/>
              <w:b w:val="0"/>
              <w:sz w:val="16"/>
              <w:szCs w:val="16"/>
            </w:rPr>
            <w:t xml:space="preserve">Approval Date: </w:t>
          </w:r>
          <w:r>
            <w:rPr>
              <w:rFonts w:ascii="Arial Narrow" w:hAnsi="Arial Narrow"/>
              <w:b w:val="0"/>
              <w:sz w:val="16"/>
              <w:szCs w:val="16"/>
            </w:rPr>
            <w:t>01/02/2018</w:t>
          </w:r>
        </w:p>
      </w:tc>
      <w:tc>
        <w:tcPr>
          <w:tcW w:w="2640" w:type="dxa"/>
          <w:tcBorders>
            <w:bottom w:val="single" w:sz="4" w:space="0" w:color="auto"/>
          </w:tcBorders>
        </w:tcPr>
        <w:p w:rsidR="0090302E" w:rsidRPr="00FB7B06" w:rsidRDefault="0090302E" w:rsidP="00F35972">
          <w:pPr>
            <w:pStyle w:val="Footer"/>
            <w:jc w:val="center"/>
            <w:rPr>
              <w:rFonts w:ascii="Arial Narrow" w:hAnsi="Arial Narrow"/>
              <w:b w:val="0"/>
              <w:sz w:val="16"/>
              <w:szCs w:val="16"/>
            </w:rPr>
          </w:pPr>
          <w:r w:rsidRPr="00FB7B06">
            <w:rPr>
              <w:rFonts w:ascii="Arial Narrow" w:hAnsi="Arial Narrow"/>
              <w:b w:val="0"/>
              <w:sz w:val="16"/>
              <w:szCs w:val="16"/>
            </w:rPr>
            <w:t>Next Review Date</w:t>
          </w:r>
          <w:r>
            <w:rPr>
              <w:rFonts w:ascii="Arial Narrow" w:hAnsi="Arial Narrow"/>
              <w:b w:val="0"/>
              <w:sz w:val="16"/>
              <w:szCs w:val="16"/>
            </w:rPr>
            <w:t>: 01/02/2021</w:t>
          </w:r>
        </w:p>
      </w:tc>
    </w:tr>
    <w:tr w:rsidR="0090302E" w:rsidRPr="00BA7458" w:rsidTr="00EE2959">
      <w:trPr>
        <w:jc w:val="center"/>
      </w:trPr>
      <w:tc>
        <w:tcPr>
          <w:tcW w:w="6490" w:type="dxa"/>
          <w:gridSpan w:val="2"/>
          <w:tcBorders>
            <w:bottom w:val="single" w:sz="4" w:space="0" w:color="auto"/>
          </w:tcBorders>
        </w:tcPr>
        <w:p w:rsidR="0090302E" w:rsidRPr="00EE2959" w:rsidRDefault="0090302E" w:rsidP="00B133E9">
          <w:pPr>
            <w:pStyle w:val="Footer"/>
            <w:jc w:val="center"/>
            <w:rPr>
              <w:rFonts w:ascii="Arial Narrow" w:hAnsi="Arial Narrow"/>
              <w:b w:val="0"/>
              <w:color w:val="FF0000"/>
              <w:sz w:val="16"/>
              <w:szCs w:val="16"/>
            </w:rPr>
          </w:pPr>
          <w:r w:rsidRPr="00EE2959">
            <w:rPr>
              <w:rFonts w:ascii="Arial Narrow" w:hAnsi="Arial Narrow"/>
              <w:b w:val="0"/>
              <w:color w:val="FF0000"/>
              <w:sz w:val="16"/>
              <w:szCs w:val="16"/>
            </w:rPr>
            <w:t>PRINTOUT MAY NOT BE UP-TO-DATE; REFER TO METRO INTRANET FOR THE LATEST VERSION</w:t>
          </w:r>
        </w:p>
      </w:tc>
      <w:tc>
        <w:tcPr>
          <w:tcW w:w="2640" w:type="dxa"/>
          <w:tcBorders>
            <w:bottom w:val="single" w:sz="4" w:space="0" w:color="auto"/>
          </w:tcBorders>
          <w:vAlign w:val="center"/>
        </w:tcPr>
        <w:p w:rsidR="0090302E" w:rsidRPr="00BA7458" w:rsidRDefault="0090302E" w:rsidP="00EE2959">
          <w:pPr>
            <w:jc w:val="center"/>
            <w:rPr>
              <w:sz w:val="16"/>
              <w:szCs w:val="16"/>
            </w:rPr>
          </w:pPr>
          <w:r w:rsidRPr="0040125E">
            <w:rPr>
              <w:sz w:val="16"/>
              <w:szCs w:val="16"/>
            </w:rPr>
            <w:t xml:space="preserve">Page </w:t>
          </w:r>
          <w:r w:rsidRPr="0040125E">
            <w:rPr>
              <w:sz w:val="16"/>
              <w:szCs w:val="16"/>
            </w:rPr>
            <w:fldChar w:fldCharType="begin"/>
          </w:r>
          <w:r w:rsidRPr="0040125E">
            <w:rPr>
              <w:sz w:val="16"/>
              <w:szCs w:val="16"/>
            </w:rPr>
            <w:instrText xml:space="preserve"> PAGE </w:instrText>
          </w:r>
          <w:r w:rsidRPr="0040125E">
            <w:rPr>
              <w:sz w:val="16"/>
              <w:szCs w:val="16"/>
            </w:rPr>
            <w:fldChar w:fldCharType="separate"/>
          </w:r>
          <w:r w:rsidR="00F211F6">
            <w:rPr>
              <w:noProof/>
              <w:sz w:val="16"/>
              <w:szCs w:val="16"/>
            </w:rPr>
            <w:t>1</w:t>
          </w:r>
          <w:r w:rsidRPr="0040125E">
            <w:rPr>
              <w:sz w:val="16"/>
              <w:szCs w:val="16"/>
            </w:rPr>
            <w:fldChar w:fldCharType="end"/>
          </w:r>
          <w:r w:rsidRPr="0040125E">
            <w:rPr>
              <w:sz w:val="16"/>
              <w:szCs w:val="16"/>
            </w:rPr>
            <w:t xml:space="preserve"> of </w:t>
          </w:r>
          <w:r w:rsidRPr="0040125E">
            <w:rPr>
              <w:sz w:val="16"/>
              <w:szCs w:val="16"/>
            </w:rPr>
            <w:fldChar w:fldCharType="begin"/>
          </w:r>
          <w:r w:rsidRPr="0040125E">
            <w:rPr>
              <w:sz w:val="16"/>
              <w:szCs w:val="16"/>
            </w:rPr>
            <w:instrText xml:space="preserve"> NUMPAGES </w:instrText>
          </w:r>
          <w:r w:rsidRPr="0040125E">
            <w:rPr>
              <w:sz w:val="16"/>
              <w:szCs w:val="16"/>
            </w:rPr>
            <w:fldChar w:fldCharType="separate"/>
          </w:r>
          <w:r w:rsidR="00F211F6">
            <w:rPr>
              <w:noProof/>
              <w:sz w:val="16"/>
              <w:szCs w:val="16"/>
            </w:rPr>
            <w:t>8</w:t>
          </w:r>
          <w:r w:rsidRPr="0040125E">
            <w:rPr>
              <w:sz w:val="16"/>
              <w:szCs w:val="16"/>
            </w:rPr>
            <w:fldChar w:fldCharType="end"/>
          </w:r>
        </w:p>
      </w:tc>
    </w:tr>
  </w:tbl>
  <w:p w:rsidR="0090302E" w:rsidRDefault="0090302E" w:rsidP="00B133E9">
    <w:pPr>
      <w:pStyle w:val="Footer"/>
      <w:pBdr>
        <w:top w:val="none" w:sz="0" w:space="0" w:color="auto"/>
      </w:pBdr>
    </w:pPr>
  </w:p>
  <w:p w:rsidR="0090302E" w:rsidRPr="00C8458E" w:rsidRDefault="0090302E" w:rsidP="00B133E9">
    <w:pPr>
      <w:pStyle w:val="Footer"/>
      <w:pBdr>
        <w:top w:val="none" w:sz="0" w:space="0" w:color="auto"/>
      </w:pBdr>
    </w:pPr>
    <w:r w:rsidRPr="00885543">
      <w:rPr>
        <w:color w:val="FF0000"/>
      </w:rPr>
      <w:tab/>
    </w:r>
    <w:r w:rsidRPr="00885543">
      <w:rPr>
        <w:color w:val="FF000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585"/>
      <w:gridCol w:w="2640"/>
    </w:tblGrid>
    <w:tr w:rsidR="0090302E" w:rsidRPr="009C73A4" w:rsidTr="00B133E9">
      <w:trPr>
        <w:jc w:val="center"/>
      </w:trPr>
      <w:tc>
        <w:tcPr>
          <w:tcW w:w="3905" w:type="dxa"/>
          <w:tcBorders>
            <w:bottom w:val="single" w:sz="4" w:space="0" w:color="auto"/>
          </w:tcBorders>
        </w:tcPr>
        <w:p w:rsidR="0090302E" w:rsidRPr="00B133E9" w:rsidRDefault="0090302E" w:rsidP="00B133E9">
          <w:pPr>
            <w:pStyle w:val="Footer"/>
            <w:jc w:val="center"/>
            <w:rPr>
              <w:rFonts w:ascii="Arial Narrow" w:hAnsi="Arial Narrow"/>
              <w:b w:val="0"/>
              <w:sz w:val="16"/>
              <w:szCs w:val="16"/>
            </w:rPr>
          </w:pPr>
          <w:r w:rsidRPr="00B133E9">
            <w:rPr>
              <w:rFonts w:ascii="Arial Narrow" w:hAnsi="Arial Narrow"/>
              <w:b w:val="0"/>
              <w:sz w:val="16"/>
              <w:szCs w:val="16"/>
            </w:rPr>
            <w:t>Approving Manager: Chief Engineer</w:t>
          </w:r>
        </w:p>
      </w:tc>
      <w:tc>
        <w:tcPr>
          <w:tcW w:w="2585" w:type="dxa"/>
          <w:tcBorders>
            <w:bottom w:val="single" w:sz="4" w:space="0" w:color="auto"/>
          </w:tcBorders>
        </w:tcPr>
        <w:p w:rsidR="0090302E" w:rsidRPr="00B133E9" w:rsidRDefault="0090302E" w:rsidP="0090302E">
          <w:pPr>
            <w:pStyle w:val="Footer"/>
            <w:jc w:val="center"/>
            <w:rPr>
              <w:rFonts w:ascii="Arial Narrow" w:hAnsi="Arial Narrow"/>
              <w:b w:val="0"/>
              <w:sz w:val="16"/>
              <w:szCs w:val="16"/>
            </w:rPr>
          </w:pPr>
          <w:r w:rsidRPr="00B133E9">
            <w:rPr>
              <w:rFonts w:ascii="Arial Narrow" w:hAnsi="Arial Narrow"/>
              <w:b w:val="0"/>
              <w:sz w:val="16"/>
              <w:szCs w:val="16"/>
            </w:rPr>
            <w:t xml:space="preserve">Approval Date: </w:t>
          </w:r>
          <w:r>
            <w:rPr>
              <w:rFonts w:ascii="Arial Narrow" w:hAnsi="Arial Narrow"/>
              <w:b w:val="0"/>
              <w:sz w:val="16"/>
              <w:szCs w:val="16"/>
            </w:rPr>
            <w:t>01/02/2018</w:t>
          </w:r>
        </w:p>
      </w:tc>
      <w:tc>
        <w:tcPr>
          <w:tcW w:w="2640" w:type="dxa"/>
          <w:tcBorders>
            <w:bottom w:val="single" w:sz="4" w:space="0" w:color="auto"/>
          </w:tcBorders>
        </w:tcPr>
        <w:p w:rsidR="0090302E" w:rsidRPr="00B133E9" w:rsidRDefault="0090302E" w:rsidP="0090302E">
          <w:pPr>
            <w:pStyle w:val="Footer"/>
            <w:jc w:val="center"/>
            <w:rPr>
              <w:rFonts w:ascii="Arial Narrow" w:hAnsi="Arial Narrow"/>
              <w:b w:val="0"/>
              <w:sz w:val="16"/>
              <w:szCs w:val="16"/>
            </w:rPr>
          </w:pPr>
          <w:r>
            <w:rPr>
              <w:rFonts w:ascii="Arial Narrow" w:hAnsi="Arial Narrow"/>
              <w:b w:val="0"/>
              <w:sz w:val="16"/>
              <w:szCs w:val="16"/>
            </w:rPr>
            <w:t>Next Review Date: 01/02/2021</w:t>
          </w:r>
        </w:p>
      </w:tc>
    </w:tr>
    <w:tr w:rsidR="0090302E" w:rsidRPr="00BA7458" w:rsidTr="00B133E9">
      <w:trPr>
        <w:jc w:val="center"/>
      </w:trPr>
      <w:tc>
        <w:tcPr>
          <w:tcW w:w="6490" w:type="dxa"/>
          <w:gridSpan w:val="2"/>
          <w:tcBorders>
            <w:bottom w:val="single" w:sz="4" w:space="0" w:color="auto"/>
          </w:tcBorders>
        </w:tcPr>
        <w:p w:rsidR="0090302E" w:rsidRPr="00B133E9" w:rsidRDefault="0090302E" w:rsidP="00B133E9">
          <w:pPr>
            <w:pStyle w:val="Footer"/>
            <w:jc w:val="center"/>
            <w:rPr>
              <w:rFonts w:ascii="Arial Narrow" w:hAnsi="Arial Narrow"/>
              <w:b w:val="0"/>
              <w:color w:val="FF0000"/>
              <w:sz w:val="16"/>
              <w:szCs w:val="16"/>
            </w:rPr>
          </w:pPr>
          <w:r w:rsidRPr="00B133E9">
            <w:rPr>
              <w:rFonts w:ascii="Arial Narrow" w:hAnsi="Arial Narrow"/>
              <w:b w:val="0"/>
              <w:color w:val="FF0000"/>
              <w:sz w:val="16"/>
              <w:szCs w:val="16"/>
            </w:rPr>
            <w:t>PRINTOUT MAY NOT BE UP-TO-DATE; REFER TO METRO INTRANET FOR THE LATEST VERSION</w:t>
          </w:r>
        </w:p>
      </w:tc>
      <w:tc>
        <w:tcPr>
          <w:tcW w:w="2640" w:type="dxa"/>
          <w:tcBorders>
            <w:bottom w:val="single" w:sz="4" w:space="0" w:color="auto"/>
          </w:tcBorders>
          <w:vAlign w:val="center"/>
        </w:tcPr>
        <w:p w:rsidR="0090302E" w:rsidRPr="00BA7458" w:rsidRDefault="0090302E" w:rsidP="00B133E9">
          <w:pPr>
            <w:jc w:val="center"/>
            <w:rPr>
              <w:sz w:val="16"/>
              <w:szCs w:val="16"/>
            </w:rPr>
          </w:pPr>
          <w:r w:rsidRPr="0040125E">
            <w:rPr>
              <w:sz w:val="16"/>
              <w:szCs w:val="16"/>
            </w:rPr>
            <w:t xml:space="preserve">Page </w:t>
          </w:r>
          <w:r w:rsidRPr="0040125E">
            <w:rPr>
              <w:sz w:val="16"/>
              <w:szCs w:val="16"/>
            </w:rPr>
            <w:fldChar w:fldCharType="begin"/>
          </w:r>
          <w:r w:rsidRPr="0040125E">
            <w:rPr>
              <w:sz w:val="16"/>
              <w:szCs w:val="16"/>
            </w:rPr>
            <w:instrText xml:space="preserve"> PAGE </w:instrText>
          </w:r>
          <w:r w:rsidRPr="0040125E">
            <w:rPr>
              <w:sz w:val="16"/>
              <w:szCs w:val="16"/>
            </w:rPr>
            <w:fldChar w:fldCharType="separate"/>
          </w:r>
          <w:r w:rsidR="00F211F6">
            <w:rPr>
              <w:noProof/>
              <w:sz w:val="16"/>
              <w:szCs w:val="16"/>
            </w:rPr>
            <w:t>8</w:t>
          </w:r>
          <w:r w:rsidRPr="0040125E">
            <w:rPr>
              <w:sz w:val="16"/>
              <w:szCs w:val="16"/>
            </w:rPr>
            <w:fldChar w:fldCharType="end"/>
          </w:r>
          <w:r w:rsidRPr="0040125E">
            <w:rPr>
              <w:sz w:val="16"/>
              <w:szCs w:val="16"/>
            </w:rPr>
            <w:t xml:space="preserve"> of </w:t>
          </w:r>
          <w:r w:rsidRPr="0040125E">
            <w:rPr>
              <w:sz w:val="16"/>
              <w:szCs w:val="16"/>
            </w:rPr>
            <w:fldChar w:fldCharType="begin"/>
          </w:r>
          <w:r w:rsidRPr="0040125E">
            <w:rPr>
              <w:sz w:val="16"/>
              <w:szCs w:val="16"/>
            </w:rPr>
            <w:instrText xml:space="preserve"> NUMPAGES </w:instrText>
          </w:r>
          <w:r w:rsidRPr="0040125E">
            <w:rPr>
              <w:sz w:val="16"/>
              <w:szCs w:val="16"/>
            </w:rPr>
            <w:fldChar w:fldCharType="separate"/>
          </w:r>
          <w:r w:rsidR="00F211F6">
            <w:rPr>
              <w:noProof/>
              <w:sz w:val="16"/>
              <w:szCs w:val="16"/>
            </w:rPr>
            <w:t>8</w:t>
          </w:r>
          <w:r w:rsidRPr="0040125E">
            <w:rPr>
              <w:sz w:val="16"/>
              <w:szCs w:val="16"/>
            </w:rPr>
            <w:fldChar w:fldCharType="end"/>
          </w:r>
        </w:p>
      </w:tc>
    </w:tr>
  </w:tbl>
  <w:p w:rsidR="0090302E" w:rsidRPr="00C8458E" w:rsidRDefault="0090302E" w:rsidP="00B133E9">
    <w:pPr>
      <w:pStyle w:val="Footer"/>
      <w:pBdr>
        <w:top w:val="none" w:sz="0" w:space="0" w:color="auto"/>
      </w:pBdr>
    </w:pPr>
    <w:r w:rsidRPr="00C8458E">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AD5" w:rsidRDefault="001B6AD5">
      <w:r>
        <w:separator/>
      </w:r>
    </w:p>
  </w:footnote>
  <w:footnote w:type="continuationSeparator" w:id="0">
    <w:p w:rsidR="001B6AD5" w:rsidRDefault="001B6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640"/>
      <w:gridCol w:w="2640"/>
      <w:gridCol w:w="3850"/>
    </w:tblGrid>
    <w:tr w:rsidR="0090302E" w:rsidRPr="00C30D0C" w:rsidTr="00A61368">
      <w:trPr>
        <w:jc w:val="center"/>
      </w:trPr>
      <w:tc>
        <w:tcPr>
          <w:tcW w:w="2640" w:type="dxa"/>
          <w:tcBorders>
            <w:bottom w:val="single" w:sz="4" w:space="0" w:color="auto"/>
          </w:tcBorders>
          <w:vAlign w:val="center"/>
        </w:tcPr>
        <w:p w:rsidR="0090302E" w:rsidRPr="00BB72E3" w:rsidRDefault="0090302E" w:rsidP="00B133E9">
          <w:pPr>
            <w:pStyle w:val="Header"/>
            <w:pBdr>
              <w:bottom w:val="none" w:sz="0" w:space="0" w:color="auto"/>
            </w:pBdr>
            <w:jc w:val="center"/>
          </w:pPr>
          <w:r>
            <w:rPr>
              <w:lang w:eastAsia="en-AU"/>
            </w:rPr>
            <w:drawing>
              <wp:inline distT="0" distB="0" distL="0" distR="0" wp14:anchorId="17AA4AA3" wp14:editId="7AFE1C17">
                <wp:extent cx="1485900" cy="49530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p>
      </w:tc>
      <w:tc>
        <w:tcPr>
          <w:tcW w:w="6490" w:type="dxa"/>
          <w:gridSpan w:val="2"/>
          <w:vAlign w:val="center"/>
        </w:tcPr>
        <w:p w:rsidR="0090302E" w:rsidRPr="00C30D0C" w:rsidRDefault="0090302E" w:rsidP="005E5D80">
          <w:pPr>
            <w:spacing w:before="60" w:after="60"/>
            <w:jc w:val="center"/>
            <w:outlineLvl w:val="0"/>
            <w:rPr>
              <w:b/>
              <w:sz w:val="28"/>
              <w:szCs w:val="28"/>
            </w:rPr>
          </w:pPr>
          <w:r>
            <w:rPr>
              <w:b/>
              <w:sz w:val="28"/>
              <w:szCs w:val="28"/>
            </w:rPr>
            <w:t>CERTIFICATE CONTROL SYSTEMS</w:t>
          </w:r>
          <w:r w:rsidRPr="00C66287">
            <w:rPr>
              <w:b/>
              <w:sz w:val="28"/>
              <w:szCs w:val="28"/>
            </w:rPr>
            <w:t xml:space="preserve"> COMPETENCY ASSESSMENT CHECKLIST</w:t>
          </w:r>
        </w:p>
      </w:tc>
    </w:tr>
    <w:tr w:rsidR="0090302E" w:rsidRPr="000B23D7" w:rsidTr="00A61368">
      <w:trPr>
        <w:trHeight w:val="789"/>
        <w:jc w:val="center"/>
      </w:trPr>
      <w:tc>
        <w:tcPr>
          <w:tcW w:w="2640" w:type="dxa"/>
          <w:tcBorders>
            <w:top w:val="single" w:sz="4" w:space="0" w:color="auto"/>
          </w:tcBorders>
          <w:vAlign w:val="center"/>
        </w:tcPr>
        <w:p w:rsidR="0090302E" w:rsidRPr="00683FE8" w:rsidRDefault="0090302E" w:rsidP="00B133E9">
          <w:pPr>
            <w:pStyle w:val="Header"/>
            <w:pBdr>
              <w:bottom w:val="none" w:sz="0" w:space="0" w:color="auto"/>
            </w:pBdr>
            <w:spacing w:before="60" w:after="60"/>
            <w:jc w:val="center"/>
            <w:rPr>
              <w:rFonts w:ascii="Arial" w:hAnsi="Arial" w:cs="Arial"/>
              <w:b w:val="0"/>
              <w:sz w:val="22"/>
              <w:szCs w:val="22"/>
            </w:rPr>
          </w:pPr>
          <w:r>
            <w:rPr>
              <w:rFonts w:ascii="Arial" w:hAnsi="Arial" w:cs="Arial"/>
              <w:b w:val="0"/>
              <w:sz w:val="22"/>
              <w:szCs w:val="22"/>
            </w:rPr>
            <w:t>L4-CHE-FOR-086</w:t>
          </w:r>
        </w:p>
      </w:tc>
      <w:tc>
        <w:tcPr>
          <w:tcW w:w="2640" w:type="dxa"/>
          <w:vAlign w:val="center"/>
        </w:tcPr>
        <w:p w:rsidR="0090302E" w:rsidRPr="00683FE8" w:rsidRDefault="0090302E" w:rsidP="00B133E9">
          <w:pPr>
            <w:pStyle w:val="Header"/>
            <w:pBdr>
              <w:bottom w:val="none" w:sz="0" w:space="0" w:color="auto"/>
            </w:pBdr>
            <w:spacing w:before="60" w:after="60"/>
            <w:jc w:val="center"/>
            <w:rPr>
              <w:rFonts w:ascii="Arial" w:hAnsi="Arial" w:cs="Arial"/>
              <w:b w:val="0"/>
              <w:sz w:val="22"/>
              <w:szCs w:val="22"/>
            </w:rPr>
          </w:pPr>
          <w:r w:rsidRPr="00683FE8">
            <w:rPr>
              <w:rFonts w:ascii="Arial" w:hAnsi="Arial" w:cs="Arial"/>
              <w:b w:val="0"/>
              <w:sz w:val="22"/>
              <w:szCs w:val="22"/>
            </w:rPr>
            <w:t>Version: 1</w:t>
          </w:r>
        </w:p>
      </w:tc>
      <w:tc>
        <w:tcPr>
          <w:tcW w:w="3850" w:type="dxa"/>
          <w:vAlign w:val="center"/>
        </w:tcPr>
        <w:p w:rsidR="0090302E" w:rsidRPr="00683FE8" w:rsidRDefault="0090302E" w:rsidP="00F35972">
          <w:pPr>
            <w:pStyle w:val="Header"/>
            <w:pBdr>
              <w:bottom w:val="none" w:sz="0" w:space="0" w:color="auto"/>
            </w:pBdr>
            <w:spacing w:before="60" w:after="60"/>
            <w:jc w:val="center"/>
            <w:rPr>
              <w:rFonts w:ascii="Arial" w:hAnsi="Arial" w:cs="Arial"/>
              <w:b w:val="0"/>
              <w:sz w:val="22"/>
              <w:szCs w:val="22"/>
            </w:rPr>
          </w:pPr>
          <w:r w:rsidRPr="00683FE8">
            <w:rPr>
              <w:rFonts w:ascii="Arial" w:hAnsi="Arial" w:cs="Arial"/>
              <w:b w:val="0"/>
              <w:sz w:val="22"/>
              <w:szCs w:val="22"/>
            </w:rPr>
            <w:t xml:space="preserve">Effective from: </w:t>
          </w:r>
          <w:r>
            <w:rPr>
              <w:rFonts w:ascii="Arial" w:hAnsi="Arial" w:cs="Arial"/>
              <w:b w:val="0"/>
              <w:sz w:val="22"/>
              <w:szCs w:val="22"/>
            </w:rPr>
            <w:t>1</w:t>
          </w:r>
          <w:r>
            <w:rPr>
              <w:rFonts w:ascii="Arial" w:hAnsi="Arial" w:cs="Arial"/>
              <w:b w:val="0"/>
              <w:sz w:val="22"/>
              <w:szCs w:val="22"/>
              <w:vertAlign w:val="superscript"/>
            </w:rPr>
            <w:t>st</w:t>
          </w:r>
          <w:r w:rsidRPr="00683FE8">
            <w:rPr>
              <w:rFonts w:ascii="Arial" w:hAnsi="Arial" w:cs="Arial"/>
              <w:b w:val="0"/>
              <w:sz w:val="22"/>
              <w:szCs w:val="22"/>
            </w:rPr>
            <w:t xml:space="preserve"> </w:t>
          </w:r>
          <w:r>
            <w:rPr>
              <w:rFonts w:ascii="Arial" w:hAnsi="Arial" w:cs="Arial"/>
              <w:b w:val="0"/>
              <w:sz w:val="22"/>
              <w:szCs w:val="22"/>
            </w:rPr>
            <w:t>February 2018</w:t>
          </w:r>
        </w:p>
      </w:tc>
    </w:tr>
  </w:tbl>
  <w:p w:rsidR="0090302E" w:rsidRDefault="0090302E" w:rsidP="00B133E9">
    <w:pPr>
      <w:pStyle w:val="Header"/>
      <w:pBdr>
        <w:bottom w:val="none" w:sz="0" w:space="0" w:color="auto"/>
      </w:pBdr>
      <w:tabs>
        <w:tab w:val="center" w:pos="4680"/>
      </w:tabs>
      <w:rPr>
        <w:sz w:val="12"/>
        <w:szCs w:val="12"/>
      </w:rPr>
    </w:pPr>
  </w:p>
  <w:p w:rsidR="0090302E" w:rsidRPr="007868F2" w:rsidRDefault="0090302E" w:rsidP="00905E9D">
    <w:pPr>
      <w:pStyle w:val="Header"/>
      <w:pBdr>
        <w:bottom w:val="none" w:sz="0" w:space="0" w:color="auto"/>
      </w:pBdr>
      <w:tabs>
        <w:tab w:val="center" w:pos="4680"/>
      </w:tabs>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004B346"/>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B760510"/>
    <w:lvl w:ilvl="0">
      <w:start w:val="1"/>
      <w:numFmt w:val="decimal"/>
      <w:pStyle w:val="ListBullet5"/>
      <w:lvlText w:val="%1."/>
      <w:lvlJc w:val="left"/>
      <w:pPr>
        <w:tabs>
          <w:tab w:val="num" w:pos="1209"/>
        </w:tabs>
        <w:ind w:left="1209" w:hanging="360"/>
      </w:pPr>
    </w:lvl>
  </w:abstractNum>
  <w:abstractNum w:abstractNumId="2" w15:restartNumberingAfterBreak="0">
    <w:nsid w:val="FFFFFF7E"/>
    <w:multiLevelType w:val="singleLevel"/>
    <w:tmpl w:val="0178BBF6"/>
    <w:lvl w:ilvl="0">
      <w:start w:val="1"/>
      <w:numFmt w:val="decimal"/>
      <w:pStyle w:val="ListBullet4"/>
      <w:lvlText w:val="%1."/>
      <w:lvlJc w:val="left"/>
      <w:pPr>
        <w:tabs>
          <w:tab w:val="num" w:pos="926"/>
        </w:tabs>
        <w:ind w:left="926" w:hanging="360"/>
      </w:pPr>
    </w:lvl>
  </w:abstractNum>
  <w:abstractNum w:abstractNumId="3" w15:restartNumberingAfterBreak="0">
    <w:nsid w:val="FFFFFF7F"/>
    <w:multiLevelType w:val="singleLevel"/>
    <w:tmpl w:val="06842FE6"/>
    <w:lvl w:ilvl="0">
      <w:start w:val="1"/>
      <w:numFmt w:val="decimal"/>
      <w:pStyle w:val="ListBullet3"/>
      <w:lvlText w:val="%1."/>
      <w:lvlJc w:val="left"/>
      <w:pPr>
        <w:tabs>
          <w:tab w:val="num" w:pos="643"/>
        </w:tabs>
        <w:ind w:left="643" w:hanging="360"/>
      </w:pPr>
    </w:lvl>
  </w:abstractNum>
  <w:abstractNum w:abstractNumId="4" w15:restartNumberingAfterBreak="0">
    <w:nsid w:val="FFFFFF80"/>
    <w:multiLevelType w:val="singleLevel"/>
    <w:tmpl w:val="4B64B392"/>
    <w:lvl w:ilvl="0">
      <w:start w:val="1"/>
      <w:numFmt w:val="bullet"/>
      <w:pStyle w:val="List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9AA45E"/>
    <w:lvl w:ilvl="0">
      <w:start w:val="1"/>
      <w:numFmt w:val="bullet"/>
      <w:pStyle w:val="instruction"/>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E1E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6C6B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CCBA8C"/>
    <w:lvl w:ilvl="0">
      <w:start w:val="1"/>
      <w:numFmt w:val="decimal"/>
      <w:pStyle w:val="ListBullet2"/>
      <w:lvlText w:val="%1."/>
      <w:lvlJc w:val="left"/>
      <w:pPr>
        <w:tabs>
          <w:tab w:val="num" w:pos="360"/>
        </w:tabs>
        <w:ind w:left="360" w:hanging="360"/>
      </w:pPr>
    </w:lvl>
  </w:abstractNum>
  <w:abstractNum w:abstractNumId="9" w15:restartNumberingAfterBreak="0">
    <w:nsid w:val="FFFFFF89"/>
    <w:multiLevelType w:val="singleLevel"/>
    <w:tmpl w:val="7E4C9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7086C"/>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4065500"/>
    <w:multiLevelType w:val="multilevel"/>
    <w:tmpl w:val="FE18AA6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21FF9"/>
    <w:multiLevelType w:val="multilevel"/>
    <w:tmpl w:val="0C090023"/>
    <w:styleLink w:val="ArticleSection"/>
    <w:lvl w:ilvl="0">
      <w:start w:val="1"/>
      <w:numFmt w:val="upperRoman"/>
      <w:pStyle w:val="ListNumber4"/>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15:restartNumberingAfterBreak="0">
    <w:nsid w:val="17110E3B"/>
    <w:multiLevelType w:val="multilevel"/>
    <w:tmpl w:val="5FBE5AFE"/>
    <w:name w:val="Head2"/>
    <w:lvl w:ilvl="0">
      <w:start w:val="1"/>
      <w:numFmt w:val="decimal"/>
      <w:lvlText w:val="%1"/>
      <w:lvlJc w:val="left"/>
      <w:pPr>
        <w:tabs>
          <w:tab w:val="num" w:pos="567"/>
        </w:tabs>
        <w:ind w:left="567" w:hanging="567"/>
      </w:pPr>
      <w:rPr>
        <w:rFonts w:ascii="Arial" w:hAnsi="Arial" w:cs="Times New Roman" w:hint="default"/>
        <w:sz w:val="32"/>
        <w:szCs w:val="32"/>
      </w:rPr>
    </w:lvl>
    <w:lvl w:ilvl="1">
      <w:start w:val="1"/>
      <w:numFmt w:val="decimal"/>
      <w:lvlText w:val="%1.%2"/>
      <w:lvlJc w:val="left"/>
      <w:pPr>
        <w:tabs>
          <w:tab w:val="num" w:pos="567"/>
        </w:tabs>
        <w:ind w:left="567" w:hanging="567"/>
      </w:pPr>
      <w:rPr>
        <w:rFonts w:ascii="Arial" w:hAnsi="Arial" w:cs="Times New Roman" w:hint="default"/>
        <w:sz w:val="28"/>
        <w:szCs w:val="28"/>
      </w:rPr>
    </w:lvl>
    <w:lvl w:ilvl="2">
      <w:start w:val="1"/>
      <w:numFmt w:val="decimal"/>
      <w:lvlText w:val="1.1.%3"/>
      <w:lvlJc w:val="left"/>
      <w:pPr>
        <w:tabs>
          <w:tab w:val="num" w:pos="1276"/>
        </w:tabs>
        <w:ind w:left="1276" w:hanging="709"/>
      </w:pPr>
      <w:rPr>
        <w:rFonts w:ascii="Arial Bold" w:hAnsi="Arial Bold" w:cs="Times New Roman" w:hint="default"/>
        <w:b/>
        <w:i w:val="0"/>
        <w:sz w:val="24"/>
        <w:szCs w:val="24"/>
      </w:rPr>
    </w:lvl>
    <w:lvl w:ilvl="3">
      <w:start w:val="1"/>
      <w:numFmt w:val="decimal"/>
      <w:lvlText w:val="%1.%2.%3.%4"/>
      <w:lvlJc w:val="left"/>
      <w:pPr>
        <w:tabs>
          <w:tab w:val="num" w:pos="1396"/>
        </w:tabs>
        <w:ind w:left="1396" w:hanging="850"/>
      </w:pPr>
      <w:rPr>
        <w:rFonts w:ascii="Arial" w:hAnsi="Arial" w:cs="Times New Roman" w:hint="default"/>
        <w:b/>
        <w:i w:val="0"/>
        <w:sz w:val="22"/>
      </w:rPr>
    </w:lvl>
    <w:lvl w:ilvl="4">
      <w:start w:val="1"/>
      <w:numFmt w:val="decimal"/>
      <w:lvlText w:val="%1.%2.%3.%4.%5"/>
      <w:lvlJc w:val="left"/>
      <w:pPr>
        <w:tabs>
          <w:tab w:val="num" w:pos="1396"/>
        </w:tabs>
        <w:ind w:left="1396" w:hanging="850"/>
      </w:pPr>
      <w:rPr>
        <w:rFonts w:ascii="Arial" w:hAnsi="Arial" w:cs="Times New Roman" w:hint="default"/>
        <w:b/>
        <w:i w:val="0"/>
        <w:sz w:val="22"/>
      </w:rPr>
    </w:lvl>
    <w:lvl w:ilvl="5">
      <w:start w:val="1"/>
      <w:numFmt w:val="lowerRoman"/>
      <w:lvlText w:val="(%6)"/>
      <w:lvlJc w:val="left"/>
      <w:pPr>
        <w:tabs>
          <w:tab w:val="num" w:pos="1113"/>
        </w:tabs>
        <w:ind w:left="1113" w:hanging="567"/>
      </w:pPr>
      <w:rPr>
        <w:rFonts w:cs="Times New Roman" w:hint="default"/>
      </w:rPr>
    </w:lvl>
    <w:lvl w:ilvl="6">
      <w:start w:val="1"/>
      <w:numFmt w:val="lowerLetter"/>
      <w:lvlText w:val="(%7)"/>
      <w:lvlJc w:val="left"/>
      <w:pPr>
        <w:tabs>
          <w:tab w:val="num" w:pos="1386"/>
        </w:tabs>
        <w:ind w:left="1386" w:hanging="567"/>
      </w:pPr>
      <w:rPr>
        <w:rFonts w:cs="Times New Roman" w:hint="default"/>
        <w:color w:val="auto"/>
      </w:rPr>
    </w:lvl>
    <w:lvl w:ilvl="7">
      <w:start w:val="1"/>
      <w:numFmt w:val="lowerRoman"/>
      <w:lvlText w:val="(%8)"/>
      <w:lvlJc w:val="left"/>
      <w:pPr>
        <w:tabs>
          <w:tab w:val="num" w:pos="1985"/>
        </w:tabs>
        <w:ind w:left="1985" w:hanging="709"/>
      </w:pPr>
      <w:rPr>
        <w:rFonts w:cs="Times New Roman" w:hint="default"/>
      </w:rPr>
    </w:lvl>
    <w:lvl w:ilvl="8">
      <w:start w:val="1"/>
      <w:numFmt w:val="upperLetter"/>
      <w:lvlText w:val="(%9)"/>
      <w:lvlJc w:val="left"/>
      <w:pPr>
        <w:tabs>
          <w:tab w:val="num" w:pos="3097"/>
        </w:tabs>
        <w:ind w:left="3097" w:hanging="567"/>
      </w:pPr>
      <w:rPr>
        <w:rFonts w:cs="Times New Roman" w:hint="default"/>
      </w:rPr>
    </w:lvl>
  </w:abstractNum>
  <w:abstractNum w:abstractNumId="14" w15:restartNumberingAfterBreak="0">
    <w:nsid w:val="3E3240C7"/>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F42643"/>
    <w:multiLevelType w:val="hybridMultilevel"/>
    <w:tmpl w:val="62106F2A"/>
    <w:lvl w:ilvl="0" w:tplc="1F36E164">
      <w:start w:val="1"/>
      <w:numFmt w:val="bullet"/>
      <w:pStyle w:val="Heading1"/>
      <w:lvlText w:val=""/>
      <w:lvlJc w:val="left"/>
      <w:pPr>
        <w:tabs>
          <w:tab w:val="num" w:pos="1712"/>
        </w:tabs>
        <w:ind w:left="1712" w:hanging="360"/>
      </w:pPr>
      <w:rPr>
        <w:rFonts w:ascii="Symbol" w:hAnsi="Symbol" w:hint="default"/>
        <w:color w:val="auto"/>
      </w:rPr>
    </w:lvl>
    <w:lvl w:ilvl="1" w:tplc="7B841E7A">
      <w:start w:val="1"/>
      <w:numFmt w:val="bullet"/>
      <w:pStyle w:val="Heading2"/>
      <w:lvlText w:val=""/>
      <w:lvlJc w:val="left"/>
      <w:pPr>
        <w:tabs>
          <w:tab w:val="num" w:pos="2432"/>
        </w:tabs>
        <w:ind w:left="2432" w:hanging="360"/>
      </w:pPr>
      <w:rPr>
        <w:rFonts w:ascii="Wingdings" w:hAnsi="Wingdings" w:hint="default"/>
        <w:color w:val="0000FF"/>
        <w:sz w:val="22"/>
      </w:rPr>
    </w:lvl>
    <w:lvl w:ilvl="2" w:tplc="0C09000F">
      <w:start w:val="1"/>
      <w:numFmt w:val="decimal"/>
      <w:pStyle w:val="Heading3"/>
      <w:lvlText w:val="%3."/>
      <w:lvlJc w:val="left"/>
      <w:pPr>
        <w:tabs>
          <w:tab w:val="num" w:pos="3152"/>
        </w:tabs>
        <w:ind w:left="3152" w:hanging="360"/>
      </w:pPr>
      <w:rPr>
        <w:rFonts w:cs="Times New Roman" w:hint="default"/>
        <w:color w:val="auto"/>
      </w:rPr>
    </w:lvl>
    <w:lvl w:ilvl="3" w:tplc="0C090001" w:tentative="1">
      <w:start w:val="1"/>
      <w:numFmt w:val="bullet"/>
      <w:pStyle w:val="Heading4"/>
      <w:lvlText w:val=""/>
      <w:lvlJc w:val="left"/>
      <w:pPr>
        <w:tabs>
          <w:tab w:val="num" w:pos="3872"/>
        </w:tabs>
        <w:ind w:left="3872" w:hanging="360"/>
      </w:pPr>
      <w:rPr>
        <w:rFonts w:ascii="Symbol" w:hAnsi="Symbol" w:hint="default"/>
      </w:rPr>
    </w:lvl>
    <w:lvl w:ilvl="4" w:tplc="0C090003" w:tentative="1">
      <w:start w:val="1"/>
      <w:numFmt w:val="bullet"/>
      <w:pStyle w:val="Heading5"/>
      <w:lvlText w:val="o"/>
      <w:lvlJc w:val="left"/>
      <w:pPr>
        <w:tabs>
          <w:tab w:val="num" w:pos="4592"/>
        </w:tabs>
        <w:ind w:left="4592" w:hanging="360"/>
      </w:pPr>
      <w:rPr>
        <w:rFonts w:ascii="Courier New" w:hAnsi="Courier New" w:hint="default"/>
      </w:rPr>
    </w:lvl>
    <w:lvl w:ilvl="5" w:tplc="0C090005" w:tentative="1">
      <w:start w:val="1"/>
      <w:numFmt w:val="bullet"/>
      <w:lvlText w:val=""/>
      <w:lvlJc w:val="left"/>
      <w:pPr>
        <w:tabs>
          <w:tab w:val="num" w:pos="5312"/>
        </w:tabs>
        <w:ind w:left="5312" w:hanging="360"/>
      </w:pPr>
      <w:rPr>
        <w:rFonts w:ascii="Wingdings" w:hAnsi="Wingdings" w:hint="default"/>
      </w:rPr>
    </w:lvl>
    <w:lvl w:ilvl="6" w:tplc="0C090001" w:tentative="1">
      <w:start w:val="1"/>
      <w:numFmt w:val="bullet"/>
      <w:lvlText w:val=""/>
      <w:lvlJc w:val="left"/>
      <w:pPr>
        <w:tabs>
          <w:tab w:val="num" w:pos="6032"/>
        </w:tabs>
        <w:ind w:left="6032" w:hanging="360"/>
      </w:pPr>
      <w:rPr>
        <w:rFonts w:ascii="Symbol" w:hAnsi="Symbol" w:hint="default"/>
      </w:rPr>
    </w:lvl>
    <w:lvl w:ilvl="7" w:tplc="0C090003" w:tentative="1">
      <w:start w:val="1"/>
      <w:numFmt w:val="bullet"/>
      <w:pStyle w:val="Heading8"/>
      <w:lvlText w:val="o"/>
      <w:lvlJc w:val="left"/>
      <w:pPr>
        <w:tabs>
          <w:tab w:val="num" w:pos="6752"/>
        </w:tabs>
        <w:ind w:left="6752" w:hanging="360"/>
      </w:pPr>
      <w:rPr>
        <w:rFonts w:ascii="Courier New" w:hAnsi="Courier New" w:hint="default"/>
      </w:rPr>
    </w:lvl>
    <w:lvl w:ilvl="8" w:tplc="0C090005" w:tentative="1">
      <w:start w:val="1"/>
      <w:numFmt w:val="bullet"/>
      <w:pStyle w:val="Heading9"/>
      <w:lvlText w:val=""/>
      <w:lvlJc w:val="left"/>
      <w:pPr>
        <w:tabs>
          <w:tab w:val="num" w:pos="7472"/>
        </w:tabs>
        <w:ind w:left="7472" w:hanging="360"/>
      </w:pPr>
      <w:rPr>
        <w:rFonts w:ascii="Wingdings" w:hAnsi="Wingdings" w:hint="default"/>
      </w:rPr>
    </w:lvl>
  </w:abstractNum>
  <w:abstractNum w:abstractNumId="16" w15:restartNumberingAfterBreak="0">
    <w:nsid w:val="44D90B78"/>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A8D267D"/>
    <w:multiLevelType w:val="hybridMultilevel"/>
    <w:tmpl w:val="2B9A414C"/>
    <w:lvl w:ilvl="0" w:tplc="875AF3EE">
      <w:start w:val="1"/>
      <w:numFmt w:val="bullet"/>
      <w:pStyle w:val="bullettable"/>
      <w:lvlText w:val=""/>
      <w:lvlJc w:val="left"/>
      <w:pPr>
        <w:tabs>
          <w:tab w:val="num" w:pos="1321"/>
        </w:tabs>
        <w:ind w:left="1321" w:hanging="360"/>
      </w:pPr>
      <w:rPr>
        <w:rFonts w:ascii="Symbol" w:hAnsi="Symbol" w:hint="default"/>
      </w:rPr>
    </w:lvl>
    <w:lvl w:ilvl="1" w:tplc="0C090003" w:tentative="1">
      <w:start w:val="1"/>
      <w:numFmt w:val="bullet"/>
      <w:lvlText w:val="o"/>
      <w:lvlJc w:val="left"/>
      <w:pPr>
        <w:tabs>
          <w:tab w:val="num" w:pos="1474"/>
        </w:tabs>
        <w:ind w:left="1474" w:hanging="360"/>
      </w:pPr>
      <w:rPr>
        <w:rFonts w:ascii="Courier New" w:hAnsi="Courier New" w:hint="default"/>
      </w:rPr>
    </w:lvl>
    <w:lvl w:ilvl="2" w:tplc="0C090005" w:tentative="1">
      <w:start w:val="1"/>
      <w:numFmt w:val="bullet"/>
      <w:lvlText w:val=""/>
      <w:lvlJc w:val="left"/>
      <w:pPr>
        <w:tabs>
          <w:tab w:val="num" w:pos="2194"/>
        </w:tabs>
        <w:ind w:left="2194" w:hanging="360"/>
      </w:pPr>
      <w:rPr>
        <w:rFonts w:ascii="Wingdings" w:hAnsi="Wingdings" w:hint="default"/>
      </w:rPr>
    </w:lvl>
    <w:lvl w:ilvl="3" w:tplc="0C090001" w:tentative="1">
      <w:start w:val="1"/>
      <w:numFmt w:val="bullet"/>
      <w:lvlText w:val=""/>
      <w:lvlJc w:val="left"/>
      <w:pPr>
        <w:tabs>
          <w:tab w:val="num" w:pos="2914"/>
        </w:tabs>
        <w:ind w:left="2914" w:hanging="360"/>
      </w:pPr>
      <w:rPr>
        <w:rFonts w:ascii="Symbol" w:hAnsi="Symbol" w:hint="default"/>
      </w:rPr>
    </w:lvl>
    <w:lvl w:ilvl="4" w:tplc="0C090003" w:tentative="1">
      <w:start w:val="1"/>
      <w:numFmt w:val="bullet"/>
      <w:lvlText w:val="o"/>
      <w:lvlJc w:val="left"/>
      <w:pPr>
        <w:tabs>
          <w:tab w:val="num" w:pos="3634"/>
        </w:tabs>
        <w:ind w:left="3634" w:hanging="360"/>
      </w:pPr>
      <w:rPr>
        <w:rFonts w:ascii="Courier New" w:hAnsi="Courier New" w:hint="default"/>
      </w:rPr>
    </w:lvl>
    <w:lvl w:ilvl="5" w:tplc="0C090005" w:tentative="1">
      <w:start w:val="1"/>
      <w:numFmt w:val="bullet"/>
      <w:lvlText w:val=""/>
      <w:lvlJc w:val="left"/>
      <w:pPr>
        <w:tabs>
          <w:tab w:val="num" w:pos="4354"/>
        </w:tabs>
        <w:ind w:left="4354" w:hanging="360"/>
      </w:pPr>
      <w:rPr>
        <w:rFonts w:ascii="Wingdings" w:hAnsi="Wingdings" w:hint="default"/>
      </w:rPr>
    </w:lvl>
    <w:lvl w:ilvl="6" w:tplc="0C090001" w:tentative="1">
      <w:start w:val="1"/>
      <w:numFmt w:val="bullet"/>
      <w:lvlText w:val=""/>
      <w:lvlJc w:val="left"/>
      <w:pPr>
        <w:tabs>
          <w:tab w:val="num" w:pos="5074"/>
        </w:tabs>
        <w:ind w:left="5074" w:hanging="360"/>
      </w:pPr>
      <w:rPr>
        <w:rFonts w:ascii="Symbol" w:hAnsi="Symbol" w:hint="default"/>
      </w:rPr>
    </w:lvl>
    <w:lvl w:ilvl="7" w:tplc="0C090003" w:tentative="1">
      <w:start w:val="1"/>
      <w:numFmt w:val="bullet"/>
      <w:lvlText w:val="o"/>
      <w:lvlJc w:val="left"/>
      <w:pPr>
        <w:tabs>
          <w:tab w:val="num" w:pos="5794"/>
        </w:tabs>
        <w:ind w:left="5794" w:hanging="360"/>
      </w:pPr>
      <w:rPr>
        <w:rFonts w:ascii="Courier New" w:hAnsi="Courier New" w:hint="default"/>
      </w:rPr>
    </w:lvl>
    <w:lvl w:ilvl="8" w:tplc="0C090005" w:tentative="1">
      <w:start w:val="1"/>
      <w:numFmt w:val="bullet"/>
      <w:lvlText w:val=""/>
      <w:lvlJc w:val="left"/>
      <w:pPr>
        <w:tabs>
          <w:tab w:val="num" w:pos="6514"/>
        </w:tabs>
        <w:ind w:left="6514" w:hanging="360"/>
      </w:pPr>
      <w:rPr>
        <w:rFonts w:ascii="Wingdings" w:hAnsi="Wingdings" w:hint="default"/>
      </w:rPr>
    </w:lvl>
  </w:abstractNum>
  <w:abstractNum w:abstractNumId="18" w15:restartNumberingAfterBreak="0">
    <w:nsid w:val="5B4B086E"/>
    <w:multiLevelType w:val="multilevel"/>
    <w:tmpl w:val="0C09001D"/>
    <w:styleLink w:val="1ai"/>
    <w:lvl w:ilvl="0">
      <w:start w:val="1"/>
      <w:numFmt w:val="decimal"/>
      <w:pStyle w:val="ListNumber3"/>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64141DD8"/>
    <w:multiLevelType w:val="multilevel"/>
    <w:tmpl w:val="0C09001F"/>
    <w:styleLink w:val="111111"/>
    <w:lvl w:ilvl="0">
      <w:start w:val="1"/>
      <w:numFmt w:val="decimal"/>
      <w:pStyle w:val="ListNumber2"/>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8"/>
  </w:num>
  <w:num w:numId="13">
    <w:abstractNumId w:val="12"/>
  </w:num>
  <w:num w:numId="14">
    <w:abstractNumId w:val="15"/>
  </w:num>
  <w:num w:numId="15">
    <w:abstractNumId w:val="15"/>
  </w:num>
  <w:num w:numId="16">
    <w:abstractNumId w:val="11"/>
  </w:num>
  <w:num w:numId="17">
    <w:abstractNumId w:val="11"/>
  </w:num>
  <w:num w:numId="18">
    <w:abstractNumId w:val="11"/>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4"/>
  </w:num>
  <w:num w:numId="26">
    <w:abstractNumId w:val="17"/>
  </w:num>
  <w:num w:numId="27">
    <w:abstractNumId w:val="10"/>
  </w:num>
  <w:num w:numId="28">
    <w:abstractNumId w:val="16"/>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rawingGridHorizontalSpacing w:val="11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CEB"/>
    <w:rsid w:val="000006D6"/>
    <w:rsid w:val="00002CCD"/>
    <w:rsid w:val="00003670"/>
    <w:rsid w:val="00003E29"/>
    <w:rsid w:val="00004C87"/>
    <w:rsid w:val="00004EAC"/>
    <w:rsid w:val="00005E69"/>
    <w:rsid w:val="00006655"/>
    <w:rsid w:val="00007018"/>
    <w:rsid w:val="00012A78"/>
    <w:rsid w:val="00013183"/>
    <w:rsid w:val="000147FB"/>
    <w:rsid w:val="00015739"/>
    <w:rsid w:val="00015F1D"/>
    <w:rsid w:val="00016F47"/>
    <w:rsid w:val="000172A0"/>
    <w:rsid w:val="000178CD"/>
    <w:rsid w:val="00017BA0"/>
    <w:rsid w:val="00022A81"/>
    <w:rsid w:val="00022EEB"/>
    <w:rsid w:val="0002471A"/>
    <w:rsid w:val="00027C7A"/>
    <w:rsid w:val="00027FDD"/>
    <w:rsid w:val="0003075D"/>
    <w:rsid w:val="00030AB7"/>
    <w:rsid w:val="00031F53"/>
    <w:rsid w:val="0003254A"/>
    <w:rsid w:val="00033B28"/>
    <w:rsid w:val="00034007"/>
    <w:rsid w:val="000341B2"/>
    <w:rsid w:val="00034AA7"/>
    <w:rsid w:val="00034CAD"/>
    <w:rsid w:val="000353FA"/>
    <w:rsid w:val="00036D60"/>
    <w:rsid w:val="0003720A"/>
    <w:rsid w:val="00037676"/>
    <w:rsid w:val="0004108E"/>
    <w:rsid w:val="00041109"/>
    <w:rsid w:val="000414DC"/>
    <w:rsid w:val="00041B39"/>
    <w:rsid w:val="00042833"/>
    <w:rsid w:val="000435A5"/>
    <w:rsid w:val="00043991"/>
    <w:rsid w:val="000442A7"/>
    <w:rsid w:val="00044B28"/>
    <w:rsid w:val="00045261"/>
    <w:rsid w:val="00045B3B"/>
    <w:rsid w:val="00045DB0"/>
    <w:rsid w:val="00046A7D"/>
    <w:rsid w:val="00050223"/>
    <w:rsid w:val="00050C2C"/>
    <w:rsid w:val="00053F3A"/>
    <w:rsid w:val="00053F3D"/>
    <w:rsid w:val="0005500B"/>
    <w:rsid w:val="00055A9B"/>
    <w:rsid w:val="00057141"/>
    <w:rsid w:val="000575FA"/>
    <w:rsid w:val="00060F49"/>
    <w:rsid w:val="000626BB"/>
    <w:rsid w:val="000630B4"/>
    <w:rsid w:val="00063677"/>
    <w:rsid w:val="0006514E"/>
    <w:rsid w:val="00065368"/>
    <w:rsid w:val="0006558E"/>
    <w:rsid w:val="0006576C"/>
    <w:rsid w:val="0006606D"/>
    <w:rsid w:val="00067EEA"/>
    <w:rsid w:val="00070117"/>
    <w:rsid w:val="00070E08"/>
    <w:rsid w:val="0007173B"/>
    <w:rsid w:val="0007217D"/>
    <w:rsid w:val="00073321"/>
    <w:rsid w:val="00074139"/>
    <w:rsid w:val="00075272"/>
    <w:rsid w:val="0007566E"/>
    <w:rsid w:val="00076964"/>
    <w:rsid w:val="00077B02"/>
    <w:rsid w:val="00080871"/>
    <w:rsid w:val="00080938"/>
    <w:rsid w:val="00082240"/>
    <w:rsid w:val="00082E24"/>
    <w:rsid w:val="00083EA0"/>
    <w:rsid w:val="000841C2"/>
    <w:rsid w:val="00084583"/>
    <w:rsid w:val="00084959"/>
    <w:rsid w:val="000868CE"/>
    <w:rsid w:val="00086BC0"/>
    <w:rsid w:val="00091A2D"/>
    <w:rsid w:val="000925FC"/>
    <w:rsid w:val="00093192"/>
    <w:rsid w:val="0009334F"/>
    <w:rsid w:val="00093421"/>
    <w:rsid w:val="000938A7"/>
    <w:rsid w:val="00094101"/>
    <w:rsid w:val="00094711"/>
    <w:rsid w:val="00094C04"/>
    <w:rsid w:val="0009503B"/>
    <w:rsid w:val="000957A7"/>
    <w:rsid w:val="00097EF0"/>
    <w:rsid w:val="000A0629"/>
    <w:rsid w:val="000A067F"/>
    <w:rsid w:val="000A146D"/>
    <w:rsid w:val="000A1B4A"/>
    <w:rsid w:val="000A21E2"/>
    <w:rsid w:val="000A4CB1"/>
    <w:rsid w:val="000A57BB"/>
    <w:rsid w:val="000A6DAF"/>
    <w:rsid w:val="000A757F"/>
    <w:rsid w:val="000A7ED1"/>
    <w:rsid w:val="000B0249"/>
    <w:rsid w:val="000B1B35"/>
    <w:rsid w:val="000B2862"/>
    <w:rsid w:val="000B7F9F"/>
    <w:rsid w:val="000C0CFE"/>
    <w:rsid w:val="000C18C7"/>
    <w:rsid w:val="000C2114"/>
    <w:rsid w:val="000C2733"/>
    <w:rsid w:val="000C29C6"/>
    <w:rsid w:val="000C3722"/>
    <w:rsid w:val="000C4504"/>
    <w:rsid w:val="000C4C1B"/>
    <w:rsid w:val="000C59FC"/>
    <w:rsid w:val="000C70B5"/>
    <w:rsid w:val="000C7263"/>
    <w:rsid w:val="000C7CF6"/>
    <w:rsid w:val="000D070F"/>
    <w:rsid w:val="000D5D16"/>
    <w:rsid w:val="000D5F10"/>
    <w:rsid w:val="000D63BA"/>
    <w:rsid w:val="000D736E"/>
    <w:rsid w:val="000D7446"/>
    <w:rsid w:val="000D7BD8"/>
    <w:rsid w:val="000E05D1"/>
    <w:rsid w:val="000E1D18"/>
    <w:rsid w:val="000E22BA"/>
    <w:rsid w:val="000E3255"/>
    <w:rsid w:val="000E40B0"/>
    <w:rsid w:val="000E4735"/>
    <w:rsid w:val="000E5392"/>
    <w:rsid w:val="000E550B"/>
    <w:rsid w:val="000E5BB0"/>
    <w:rsid w:val="000E6F06"/>
    <w:rsid w:val="000E70BA"/>
    <w:rsid w:val="000E7EA5"/>
    <w:rsid w:val="000F3336"/>
    <w:rsid w:val="000F4608"/>
    <w:rsid w:val="000F48BB"/>
    <w:rsid w:val="000F53A5"/>
    <w:rsid w:val="000F57AE"/>
    <w:rsid w:val="000F5CA5"/>
    <w:rsid w:val="000F6353"/>
    <w:rsid w:val="000F7552"/>
    <w:rsid w:val="000F7EF6"/>
    <w:rsid w:val="0010027B"/>
    <w:rsid w:val="00104B4C"/>
    <w:rsid w:val="0010590D"/>
    <w:rsid w:val="00106030"/>
    <w:rsid w:val="0010622E"/>
    <w:rsid w:val="00106C81"/>
    <w:rsid w:val="001078AF"/>
    <w:rsid w:val="001078DE"/>
    <w:rsid w:val="00110706"/>
    <w:rsid w:val="00110EDD"/>
    <w:rsid w:val="00111776"/>
    <w:rsid w:val="00112508"/>
    <w:rsid w:val="0011439D"/>
    <w:rsid w:val="00114B7E"/>
    <w:rsid w:val="00116CBA"/>
    <w:rsid w:val="00120E1B"/>
    <w:rsid w:val="00121035"/>
    <w:rsid w:val="001213D8"/>
    <w:rsid w:val="001215B1"/>
    <w:rsid w:val="00122998"/>
    <w:rsid w:val="00123E61"/>
    <w:rsid w:val="00124A43"/>
    <w:rsid w:val="00124E2F"/>
    <w:rsid w:val="00125E6E"/>
    <w:rsid w:val="0012603D"/>
    <w:rsid w:val="0012684F"/>
    <w:rsid w:val="00132B72"/>
    <w:rsid w:val="00132BC4"/>
    <w:rsid w:val="0013588E"/>
    <w:rsid w:val="00135C0A"/>
    <w:rsid w:val="00136F05"/>
    <w:rsid w:val="001417D5"/>
    <w:rsid w:val="00142296"/>
    <w:rsid w:val="00142E35"/>
    <w:rsid w:val="0014375F"/>
    <w:rsid w:val="001454D1"/>
    <w:rsid w:val="0014592B"/>
    <w:rsid w:val="00145C60"/>
    <w:rsid w:val="00150E53"/>
    <w:rsid w:val="001522E0"/>
    <w:rsid w:val="00152C57"/>
    <w:rsid w:val="00152EC5"/>
    <w:rsid w:val="0015359F"/>
    <w:rsid w:val="001545B4"/>
    <w:rsid w:val="001553E9"/>
    <w:rsid w:val="00155926"/>
    <w:rsid w:val="0016015F"/>
    <w:rsid w:val="00161ADB"/>
    <w:rsid w:val="00161BDF"/>
    <w:rsid w:val="00161C7E"/>
    <w:rsid w:val="001627F0"/>
    <w:rsid w:val="00162F12"/>
    <w:rsid w:val="001634D9"/>
    <w:rsid w:val="001636FA"/>
    <w:rsid w:val="0016398A"/>
    <w:rsid w:val="00163F13"/>
    <w:rsid w:val="0016441F"/>
    <w:rsid w:val="00164965"/>
    <w:rsid w:val="00165A32"/>
    <w:rsid w:val="00166A3B"/>
    <w:rsid w:val="00166C8E"/>
    <w:rsid w:val="00166D94"/>
    <w:rsid w:val="00167A09"/>
    <w:rsid w:val="001712D9"/>
    <w:rsid w:val="001714A4"/>
    <w:rsid w:val="001724E6"/>
    <w:rsid w:val="00172939"/>
    <w:rsid w:val="00172CA2"/>
    <w:rsid w:val="00174455"/>
    <w:rsid w:val="00174F6A"/>
    <w:rsid w:val="001753CA"/>
    <w:rsid w:val="00175AC0"/>
    <w:rsid w:val="00176899"/>
    <w:rsid w:val="00176BED"/>
    <w:rsid w:val="00177DEE"/>
    <w:rsid w:val="0018143B"/>
    <w:rsid w:val="001828EA"/>
    <w:rsid w:val="00184AB7"/>
    <w:rsid w:val="0019031E"/>
    <w:rsid w:val="001918F2"/>
    <w:rsid w:val="00191975"/>
    <w:rsid w:val="00191A9F"/>
    <w:rsid w:val="001928AD"/>
    <w:rsid w:val="00193E8D"/>
    <w:rsid w:val="001958F4"/>
    <w:rsid w:val="00197069"/>
    <w:rsid w:val="001972DC"/>
    <w:rsid w:val="001A1015"/>
    <w:rsid w:val="001A3AD7"/>
    <w:rsid w:val="001A4233"/>
    <w:rsid w:val="001A45A9"/>
    <w:rsid w:val="001A4DA8"/>
    <w:rsid w:val="001A6962"/>
    <w:rsid w:val="001A7331"/>
    <w:rsid w:val="001A7D83"/>
    <w:rsid w:val="001B0047"/>
    <w:rsid w:val="001B0528"/>
    <w:rsid w:val="001B1C96"/>
    <w:rsid w:val="001B23DD"/>
    <w:rsid w:val="001B479D"/>
    <w:rsid w:val="001B4C05"/>
    <w:rsid w:val="001B4D1A"/>
    <w:rsid w:val="001B5F4A"/>
    <w:rsid w:val="001B6AD5"/>
    <w:rsid w:val="001B6CFC"/>
    <w:rsid w:val="001B71EF"/>
    <w:rsid w:val="001B7D54"/>
    <w:rsid w:val="001C072D"/>
    <w:rsid w:val="001C200C"/>
    <w:rsid w:val="001C2A8C"/>
    <w:rsid w:val="001C5366"/>
    <w:rsid w:val="001C543C"/>
    <w:rsid w:val="001C5A2C"/>
    <w:rsid w:val="001C60A1"/>
    <w:rsid w:val="001C6EE3"/>
    <w:rsid w:val="001C73A3"/>
    <w:rsid w:val="001D05F8"/>
    <w:rsid w:val="001D1FDE"/>
    <w:rsid w:val="001D23A1"/>
    <w:rsid w:val="001D3300"/>
    <w:rsid w:val="001D387A"/>
    <w:rsid w:val="001D4DE5"/>
    <w:rsid w:val="001D66AC"/>
    <w:rsid w:val="001E0049"/>
    <w:rsid w:val="001E1531"/>
    <w:rsid w:val="001E16B0"/>
    <w:rsid w:val="001E26DD"/>
    <w:rsid w:val="001E31DC"/>
    <w:rsid w:val="001E3846"/>
    <w:rsid w:val="001E563A"/>
    <w:rsid w:val="001E7CB4"/>
    <w:rsid w:val="001F377E"/>
    <w:rsid w:val="001F4390"/>
    <w:rsid w:val="001F4F96"/>
    <w:rsid w:val="001F6D4D"/>
    <w:rsid w:val="0020108C"/>
    <w:rsid w:val="00201A66"/>
    <w:rsid w:val="00201AEA"/>
    <w:rsid w:val="0020253D"/>
    <w:rsid w:val="00202550"/>
    <w:rsid w:val="002030A1"/>
    <w:rsid w:val="00203EF8"/>
    <w:rsid w:val="00204693"/>
    <w:rsid w:val="00204B59"/>
    <w:rsid w:val="00206B7E"/>
    <w:rsid w:val="00207878"/>
    <w:rsid w:val="002079C9"/>
    <w:rsid w:val="00207DB9"/>
    <w:rsid w:val="0021009D"/>
    <w:rsid w:val="00211625"/>
    <w:rsid w:val="00211667"/>
    <w:rsid w:val="00213430"/>
    <w:rsid w:val="0021384F"/>
    <w:rsid w:val="00214490"/>
    <w:rsid w:val="002146A7"/>
    <w:rsid w:val="002174B7"/>
    <w:rsid w:val="0021782E"/>
    <w:rsid w:val="0022007C"/>
    <w:rsid w:val="00221DAF"/>
    <w:rsid w:val="002237A2"/>
    <w:rsid w:val="00224065"/>
    <w:rsid w:val="0022422B"/>
    <w:rsid w:val="0022429D"/>
    <w:rsid w:val="00224784"/>
    <w:rsid w:val="00224AD7"/>
    <w:rsid w:val="00227BB3"/>
    <w:rsid w:val="002300B3"/>
    <w:rsid w:val="00230F5F"/>
    <w:rsid w:val="00231B0C"/>
    <w:rsid w:val="00232468"/>
    <w:rsid w:val="0023301B"/>
    <w:rsid w:val="002337F2"/>
    <w:rsid w:val="00233F36"/>
    <w:rsid w:val="002353DC"/>
    <w:rsid w:val="0024138E"/>
    <w:rsid w:val="00241C9B"/>
    <w:rsid w:val="002440AB"/>
    <w:rsid w:val="00244189"/>
    <w:rsid w:val="0024557E"/>
    <w:rsid w:val="00245E18"/>
    <w:rsid w:val="002517E8"/>
    <w:rsid w:val="002526B7"/>
    <w:rsid w:val="00253AF2"/>
    <w:rsid w:val="0025599E"/>
    <w:rsid w:val="00256154"/>
    <w:rsid w:val="002570EB"/>
    <w:rsid w:val="002574A0"/>
    <w:rsid w:val="002578E5"/>
    <w:rsid w:val="00260508"/>
    <w:rsid w:val="00260F31"/>
    <w:rsid w:val="0026145D"/>
    <w:rsid w:val="00261C99"/>
    <w:rsid w:val="00261F30"/>
    <w:rsid w:val="00262134"/>
    <w:rsid w:val="0026399C"/>
    <w:rsid w:val="00264843"/>
    <w:rsid w:val="002700D9"/>
    <w:rsid w:val="00270F6F"/>
    <w:rsid w:val="00271DBF"/>
    <w:rsid w:val="00272532"/>
    <w:rsid w:val="00272E54"/>
    <w:rsid w:val="00272EFF"/>
    <w:rsid w:val="00273146"/>
    <w:rsid w:val="00273D21"/>
    <w:rsid w:val="00273D28"/>
    <w:rsid w:val="00273FFA"/>
    <w:rsid w:val="00274003"/>
    <w:rsid w:val="002744BD"/>
    <w:rsid w:val="00274BFD"/>
    <w:rsid w:val="00275C46"/>
    <w:rsid w:val="00277698"/>
    <w:rsid w:val="002809C9"/>
    <w:rsid w:val="00281413"/>
    <w:rsid w:val="00282C77"/>
    <w:rsid w:val="00282EAF"/>
    <w:rsid w:val="002831B2"/>
    <w:rsid w:val="0028351B"/>
    <w:rsid w:val="00283A89"/>
    <w:rsid w:val="00284911"/>
    <w:rsid w:val="00284B0B"/>
    <w:rsid w:val="00287DD5"/>
    <w:rsid w:val="00290715"/>
    <w:rsid w:val="00294814"/>
    <w:rsid w:val="00294B92"/>
    <w:rsid w:val="002952EB"/>
    <w:rsid w:val="00295505"/>
    <w:rsid w:val="00295A02"/>
    <w:rsid w:val="00296E67"/>
    <w:rsid w:val="002976B8"/>
    <w:rsid w:val="00297C75"/>
    <w:rsid w:val="00297E5D"/>
    <w:rsid w:val="002A0E97"/>
    <w:rsid w:val="002A2623"/>
    <w:rsid w:val="002A2962"/>
    <w:rsid w:val="002A2A64"/>
    <w:rsid w:val="002A5207"/>
    <w:rsid w:val="002A5478"/>
    <w:rsid w:val="002A59AE"/>
    <w:rsid w:val="002A5BB3"/>
    <w:rsid w:val="002B0374"/>
    <w:rsid w:val="002B1487"/>
    <w:rsid w:val="002B287F"/>
    <w:rsid w:val="002B2A79"/>
    <w:rsid w:val="002B2B21"/>
    <w:rsid w:val="002B37A3"/>
    <w:rsid w:val="002B5C36"/>
    <w:rsid w:val="002B5D36"/>
    <w:rsid w:val="002B60F5"/>
    <w:rsid w:val="002C007D"/>
    <w:rsid w:val="002C2033"/>
    <w:rsid w:val="002C371D"/>
    <w:rsid w:val="002C3A58"/>
    <w:rsid w:val="002C3AA1"/>
    <w:rsid w:val="002C4332"/>
    <w:rsid w:val="002C456C"/>
    <w:rsid w:val="002C4C66"/>
    <w:rsid w:val="002C613B"/>
    <w:rsid w:val="002C64C4"/>
    <w:rsid w:val="002C6CFE"/>
    <w:rsid w:val="002C787B"/>
    <w:rsid w:val="002C7D1D"/>
    <w:rsid w:val="002D068A"/>
    <w:rsid w:val="002D0924"/>
    <w:rsid w:val="002D0C8C"/>
    <w:rsid w:val="002D23A4"/>
    <w:rsid w:val="002D3A48"/>
    <w:rsid w:val="002D3B09"/>
    <w:rsid w:val="002D4827"/>
    <w:rsid w:val="002D5D9A"/>
    <w:rsid w:val="002D6619"/>
    <w:rsid w:val="002D6DD4"/>
    <w:rsid w:val="002D6EC8"/>
    <w:rsid w:val="002D71F8"/>
    <w:rsid w:val="002D729C"/>
    <w:rsid w:val="002D7378"/>
    <w:rsid w:val="002E1712"/>
    <w:rsid w:val="002E19CA"/>
    <w:rsid w:val="002E3F0F"/>
    <w:rsid w:val="002E3F8C"/>
    <w:rsid w:val="002E463F"/>
    <w:rsid w:val="002E4D62"/>
    <w:rsid w:val="002E50E7"/>
    <w:rsid w:val="002E53E0"/>
    <w:rsid w:val="002E60E7"/>
    <w:rsid w:val="002E731F"/>
    <w:rsid w:val="002E78B4"/>
    <w:rsid w:val="002F085D"/>
    <w:rsid w:val="002F184D"/>
    <w:rsid w:val="002F1D80"/>
    <w:rsid w:val="002F2750"/>
    <w:rsid w:val="002F3EA5"/>
    <w:rsid w:val="002F632F"/>
    <w:rsid w:val="002F6823"/>
    <w:rsid w:val="002F6AAD"/>
    <w:rsid w:val="002F7907"/>
    <w:rsid w:val="00305924"/>
    <w:rsid w:val="0031218C"/>
    <w:rsid w:val="003136C4"/>
    <w:rsid w:val="0031393F"/>
    <w:rsid w:val="00313FDD"/>
    <w:rsid w:val="00317767"/>
    <w:rsid w:val="00317779"/>
    <w:rsid w:val="003202D2"/>
    <w:rsid w:val="00320A8B"/>
    <w:rsid w:val="00321558"/>
    <w:rsid w:val="0032219D"/>
    <w:rsid w:val="00322299"/>
    <w:rsid w:val="003223D1"/>
    <w:rsid w:val="003226AD"/>
    <w:rsid w:val="00323061"/>
    <w:rsid w:val="00324463"/>
    <w:rsid w:val="00324F5A"/>
    <w:rsid w:val="00325911"/>
    <w:rsid w:val="00326445"/>
    <w:rsid w:val="00326520"/>
    <w:rsid w:val="0032682E"/>
    <w:rsid w:val="003272CB"/>
    <w:rsid w:val="00327A9D"/>
    <w:rsid w:val="00327D72"/>
    <w:rsid w:val="00330970"/>
    <w:rsid w:val="00332C3B"/>
    <w:rsid w:val="00333A2C"/>
    <w:rsid w:val="003352BC"/>
    <w:rsid w:val="0033623F"/>
    <w:rsid w:val="003403D6"/>
    <w:rsid w:val="003404A4"/>
    <w:rsid w:val="00340CA9"/>
    <w:rsid w:val="0034103C"/>
    <w:rsid w:val="00344A99"/>
    <w:rsid w:val="00345AE9"/>
    <w:rsid w:val="003474F6"/>
    <w:rsid w:val="00347B0D"/>
    <w:rsid w:val="00350F86"/>
    <w:rsid w:val="00351446"/>
    <w:rsid w:val="003515CA"/>
    <w:rsid w:val="00353DA5"/>
    <w:rsid w:val="00353EA1"/>
    <w:rsid w:val="0035423B"/>
    <w:rsid w:val="0035478C"/>
    <w:rsid w:val="00356E60"/>
    <w:rsid w:val="00357F35"/>
    <w:rsid w:val="00360BA3"/>
    <w:rsid w:val="00360E63"/>
    <w:rsid w:val="00361D15"/>
    <w:rsid w:val="0036264C"/>
    <w:rsid w:val="0036315A"/>
    <w:rsid w:val="003645B2"/>
    <w:rsid w:val="0036568D"/>
    <w:rsid w:val="00366D8C"/>
    <w:rsid w:val="0036715A"/>
    <w:rsid w:val="00367C3E"/>
    <w:rsid w:val="003701BF"/>
    <w:rsid w:val="00371337"/>
    <w:rsid w:val="00371E2A"/>
    <w:rsid w:val="00373176"/>
    <w:rsid w:val="00373E2F"/>
    <w:rsid w:val="00373E46"/>
    <w:rsid w:val="00374845"/>
    <w:rsid w:val="00375188"/>
    <w:rsid w:val="00375A3A"/>
    <w:rsid w:val="00376745"/>
    <w:rsid w:val="003768A4"/>
    <w:rsid w:val="00376BD4"/>
    <w:rsid w:val="00377E5F"/>
    <w:rsid w:val="00377F39"/>
    <w:rsid w:val="0038081B"/>
    <w:rsid w:val="003819BD"/>
    <w:rsid w:val="00382C77"/>
    <w:rsid w:val="00383EA6"/>
    <w:rsid w:val="00385176"/>
    <w:rsid w:val="003855E6"/>
    <w:rsid w:val="00385AD7"/>
    <w:rsid w:val="0038607A"/>
    <w:rsid w:val="0038654E"/>
    <w:rsid w:val="00387E08"/>
    <w:rsid w:val="003904AD"/>
    <w:rsid w:val="00391E76"/>
    <w:rsid w:val="003938A0"/>
    <w:rsid w:val="00395C22"/>
    <w:rsid w:val="00396F74"/>
    <w:rsid w:val="003A00F9"/>
    <w:rsid w:val="003A02D9"/>
    <w:rsid w:val="003A0496"/>
    <w:rsid w:val="003A0ADB"/>
    <w:rsid w:val="003A1DC5"/>
    <w:rsid w:val="003A1E6C"/>
    <w:rsid w:val="003A21D8"/>
    <w:rsid w:val="003A23CE"/>
    <w:rsid w:val="003A4265"/>
    <w:rsid w:val="003A45D1"/>
    <w:rsid w:val="003A4E33"/>
    <w:rsid w:val="003A5F91"/>
    <w:rsid w:val="003A609B"/>
    <w:rsid w:val="003A709C"/>
    <w:rsid w:val="003A71FE"/>
    <w:rsid w:val="003A737E"/>
    <w:rsid w:val="003B106A"/>
    <w:rsid w:val="003B2447"/>
    <w:rsid w:val="003B4843"/>
    <w:rsid w:val="003B4E16"/>
    <w:rsid w:val="003B5041"/>
    <w:rsid w:val="003B6447"/>
    <w:rsid w:val="003B6659"/>
    <w:rsid w:val="003B6A38"/>
    <w:rsid w:val="003B758B"/>
    <w:rsid w:val="003C0E7A"/>
    <w:rsid w:val="003C2454"/>
    <w:rsid w:val="003C2A48"/>
    <w:rsid w:val="003C3835"/>
    <w:rsid w:val="003C39E0"/>
    <w:rsid w:val="003C3D7B"/>
    <w:rsid w:val="003C5282"/>
    <w:rsid w:val="003C7554"/>
    <w:rsid w:val="003C7CC1"/>
    <w:rsid w:val="003D06CF"/>
    <w:rsid w:val="003D0EC3"/>
    <w:rsid w:val="003D162A"/>
    <w:rsid w:val="003D171B"/>
    <w:rsid w:val="003D2B93"/>
    <w:rsid w:val="003D379E"/>
    <w:rsid w:val="003D3FEE"/>
    <w:rsid w:val="003D5054"/>
    <w:rsid w:val="003D5FED"/>
    <w:rsid w:val="003D6499"/>
    <w:rsid w:val="003D7BA2"/>
    <w:rsid w:val="003E0415"/>
    <w:rsid w:val="003E0D31"/>
    <w:rsid w:val="003E1026"/>
    <w:rsid w:val="003E2C82"/>
    <w:rsid w:val="003E3770"/>
    <w:rsid w:val="003E41AD"/>
    <w:rsid w:val="003E4230"/>
    <w:rsid w:val="003E4ED0"/>
    <w:rsid w:val="003E52E2"/>
    <w:rsid w:val="003E54F0"/>
    <w:rsid w:val="003E5CC8"/>
    <w:rsid w:val="003E68FF"/>
    <w:rsid w:val="003E6CC2"/>
    <w:rsid w:val="003E6E8A"/>
    <w:rsid w:val="003E7D83"/>
    <w:rsid w:val="003E7F82"/>
    <w:rsid w:val="003F0714"/>
    <w:rsid w:val="003F1658"/>
    <w:rsid w:val="003F241A"/>
    <w:rsid w:val="003F2598"/>
    <w:rsid w:val="003F2C10"/>
    <w:rsid w:val="003F358D"/>
    <w:rsid w:val="003F5996"/>
    <w:rsid w:val="003F66C9"/>
    <w:rsid w:val="003F6762"/>
    <w:rsid w:val="003F6CA2"/>
    <w:rsid w:val="003F7686"/>
    <w:rsid w:val="004007AA"/>
    <w:rsid w:val="00400853"/>
    <w:rsid w:val="00400BE5"/>
    <w:rsid w:val="00401487"/>
    <w:rsid w:val="00401518"/>
    <w:rsid w:val="00401556"/>
    <w:rsid w:val="0040322B"/>
    <w:rsid w:val="004043F1"/>
    <w:rsid w:val="00405193"/>
    <w:rsid w:val="0040529C"/>
    <w:rsid w:val="00405A75"/>
    <w:rsid w:val="00406423"/>
    <w:rsid w:val="004100A1"/>
    <w:rsid w:val="0041088D"/>
    <w:rsid w:val="00413D19"/>
    <w:rsid w:val="00416531"/>
    <w:rsid w:val="0041671C"/>
    <w:rsid w:val="00416B2A"/>
    <w:rsid w:val="00416D3F"/>
    <w:rsid w:val="004174E1"/>
    <w:rsid w:val="00417DD7"/>
    <w:rsid w:val="004202BC"/>
    <w:rsid w:val="004211CA"/>
    <w:rsid w:val="00422224"/>
    <w:rsid w:val="004228FA"/>
    <w:rsid w:val="00422C82"/>
    <w:rsid w:val="00422E7B"/>
    <w:rsid w:val="004234DB"/>
    <w:rsid w:val="00424DA7"/>
    <w:rsid w:val="00425323"/>
    <w:rsid w:val="00425885"/>
    <w:rsid w:val="00425AF2"/>
    <w:rsid w:val="00426869"/>
    <w:rsid w:val="00427A04"/>
    <w:rsid w:val="00427A47"/>
    <w:rsid w:val="00431C9B"/>
    <w:rsid w:val="004344B0"/>
    <w:rsid w:val="00435E4D"/>
    <w:rsid w:val="004365C0"/>
    <w:rsid w:val="004367D1"/>
    <w:rsid w:val="004369E8"/>
    <w:rsid w:val="00437DC8"/>
    <w:rsid w:val="0044007F"/>
    <w:rsid w:val="00440289"/>
    <w:rsid w:val="00440AAB"/>
    <w:rsid w:val="00441ABF"/>
    <w:rsid w:val="00441E5E"/>
    <w:rsid w:val="00442B54"/>
    <w:rsid w:val="00443F40"/>
    <w:rsid w:val="00444349"/>
    <w:rsid w:val="00444460"/>
    <w:rsid w:val="00444C1C"/>
    <w:rsid w:val="00445B80"/>
    <w:rsid w:val="00445C5D"/>
    <w:rsid w:val="004472A5"/>
    <w:rsid w:val="00450F54"/>
    <w:rsid w:val="004512D3"/>
    <w:rsid w:val="00451A20"/>
    <w:rsid w:val="0045234F"/>
    <w:rsid w:val="004527CE"/>
    <w:rsid w:val="004543FF"/>
    <w:rsid w:val="0045477F"/>
    <w:rsid w:val="004556DA"/>
    <w:rsid w:val="00456C65"/>
    <w:rsid w:val="00460C40"/>
    <w:rsid w:val="00461227"/>
    <w:rsid w:val="004614FE"/>
    <w:rsid w:val="004625FB"/>
    <w:rsid w:val="00462B31"/>
    <w:rsid w:val="004630D2"/>
    <w:rsid w:val="0046450A"/>
    <w:rsid w:val="00464CE7"/>
    <w:rsid w:val="00464F1C"/>
    <w:rsid w:val="00465D15"/>
    <w:rsid w:val="004662AF"/>
    <w:rsid w:val="004679C4"/>
    <w:rsid w:val="00467D8B"/>
    <w:rsid w:val="00467E04"/>
    <w:rsid w:val="0047022F"/>
    <w:rsid w:val="00471209"/>
    <w:rsid w:val="00471A79"/>
    <w:rsid w:val="00472014"/>
    <w:rsid w:val="00472CD9"/>
    <w:rsid w:val="00473543"/>
    <w:rsid w:val="00473A21"/>
    <w:rsid w:val="0047469A"/>
    <w:rsid w:val="00474D8D"/>
    <w:rsid w:val="0047563D"/>
    <w:rsid w:val="0047653E"/>
    <w:rsid w:val="00477F5D"/>
    <w:rsid w:val="004800C6"/>
    <w:rsid w:val="004803D5"/>
    <w:rsid w:val="004805AC"/>
    <w:rsid w:val="00480B28"/>
    <w:rsid w:val="00480FE9"/>
    <w:rsid w:val="0048237D"/>
    <w:rsid w:val="004837B8"/>
    <w:rsid w:val="00483968"/>
    <w:rsid w:val="00484256"/>
    <w:rsid w:val="00484534"/>
    <w:rsid w:val="004849F3"/>
    <w:rsid w:val="00484BB9"/>
    <w:rsid w:val="00486A46"/>
    <w:rsid w:val="004873CC"/>
    <w:rsid w:val="00487A96"/>
    <w:rsid w:val="00487F54"/>
    <w:rsid w:val="004901EE"/>
    <w:rsid w:val="00491207"/>
    <w:rsid w:val="00491854"/>
    <w:rsid w:val="004925FD"/>
    <w:rsid w:val="004928EA"/>
    <w:rsid w:val="00492C77"/>
    <w:rsid w:val="00492D2B"/>
    <w:rsid w:val="00493484"/>
    <w:rsid w:val="00494079"/>
    <w:rsid w:val="00495053"/>
    <w:rsid w:val="00495588"/>
    <w:rsid w:val="004A01A0"/>
    <w:rsid w:val="004A027A"/>
    <w:rsid w:val="004A088F"/>
    <w:rsid w:val="004A0FC9"/>
    <w:rsid w:val="004A1119"/>
    <w:rsid w:val="004A1717"/>
    <w:rsid w:val="004A55B7"/>
    <w:rsid w:val="004B0F3E"/>
    <w:rsid w:val="004B1D06"/>
    <w:rsid w:val="004B227B"/>
    <w:rsid w:val="004B3196"/>
    <w:rsid w:val="004B36D3"/>
    <w:rsid w:val="004B4087"/>
    <w:rsid w:val="004B69F5"/>
    <w:rsid w:val="004B7263"/>
    <w:rsid w:val="004B72F4"/>
    <w:rsid w:val="004B7CE7"/>
    <w:rsid w:val="004C0F08"/>
    <w:rsid w:val="004C127A"/>
    <w:rsid w:val="004C142F"/>
    <w:rsid w:val="004C1C9C"/>
    <w:rsid w:val="004C2EBC"/>
    <w:rsid w:val="004C3925"/>
    <w:rsid w:val="004C393B"/>
    <w:rsid w:val="004C3DDF"/>
    <w:rsid w:val="004C4252"/>
    <w:rsid w:val="004C4FAE"/>
    <w:rsid w:val="004C5AA6"/>
    <w:rsid w:val="004C61D3"/>
    <w:rsid w:val="004D28CE"/>
    <w:rsid w:val="004D4379"/>
    <w:rsid w:val="004D5CEF"/>
    <w:rsid w:val="004D6992"/>
    <w:rsid w:val="004D733C"/>
    <w:rsid w:val="004D7FC4"/>
    <w:rsid w:val="004E03A4"/>
    <w:rsid w:val="004E0BD3"/>
    <w:rsid w:val="004E0E71"/>
    <w:rsid w:val="004E145F"/>
    <w:rsid w:val="004E22C3"/>
    <w:rsid w:val="004E251B"/>
    <w:rsid w:val="004E2D19"/>
    <w:rsid w:val="004E406C"/>
    <w:rsid w:val="004E40D6"/>
    <w:rsid w:val="004E5409"/>
    <w:rsid w:val="004E7967"/>
    <w:rsid w:val="004F0939"/>
    <w:rsid w:val="004F1DD6"/>
    <w:rsid w:val="004F23A5"/>
    <w:rsid w:val="004F2C17"/>
    <w:rsid w:val="004F3DE1"/>
    <w:rsid w:val="004F4045"/>
    <w:rsid w:val="004F5C2B"/>
    <w:rsid w:val="004F633B"/>
    <w:rsid w:val="004F6505"/>
    <w:rsid w:val="004F687C"/>
    <w:rsid w:val="004F6FC3"/>
    <w:rsid w:val="004F7016"/>
    <w:rsid w:val="004F7BA5"/>
    <w:rsid w:val="005037D6"/>
    <w:rsid w:val="00504B2D"/>
    <w:rsid w:val="00504C2B"/>
    <w:rsid w:val="00504F7E"/>
    <w:rsid w:val="0050548C"/>
    <w:rsid w:val="0050549E"/>
    <w:rsid w:val="00506683"/>
    <w:rsid w:val="005066A7"/>
    <w:rsid w:val="00506858"/>
    <w:rsid w:val="00507FC8"/>
    <w:rsid w:val="00507FDD"/>
    <w:rsid w:val="00510826"/>
    <w:rsid w:val="00512ECA"/>
    <w:rsid w:val="00514F98"/>
    <w:rsid w:val="0051502D"/>
    <w:rsid w:val="00515199"/>
    <w:rsid w:val="00515717"/>
    <w:rsid w:val="00515C35"/>
    <w:rsid w:val="00517792"/>
    <w:rsid w:val="00517A5C"/>
    <w:rsid w:val="00517ED8"/>
    <w:rsid w:val="00521726"/>
    <w:rsid w:val="00521968"/>
    <w:rsid w:val="00521A27"/>
    <w:rsid w:val="00523F3F"/>
    <w:rsid w:val="00524655"/>
    <w:rsid w:val="00527144"/>
    <w:rsid w:val="0053017D"/>
    <w:rsid w:val="00530694"/>
    <w:rsid w:val="005306FD"/>
    <w:rsid w:val="0053179B"/>
    <w:rsid w:val="005318B4"/>
    <w:rsid w:val="00531F56"/>
    <w:rsid w:val="00532D3E"/>
    <w:rsid w:val="005331C3"/>
    <w:rsid w:val="00533B00"/>
    <w:rsid w:val="005354D7"/>
    <w:rsid w:val="00536B78"/>
    <w:rsid w:val="00537B58"/>
    <w:rsid w:val="0054087D"/>
    <w:rsid w:val="00541253"/>
    <w:rsid w:val="00542071"/>
    <w:rsid w:val="00544DD7"/>
    <w:rsid w:val="00545697"/>
    <w:rsid w:val="00545D9B"/>
    <w:rsid w:val="00546559"/>
    <w:rsid w:val="005475CF"/>
    <w:rsid w:val="00547AF5"/>
    <w:rsid w:val="00547C55"/>
    <w:rsid w:val="00550DAC"/>
    <w:rsid w:val="00551469"/>
    <w:rsid w:val="00551EF4"/>
    <w:rsid w:val="00554CEC"/>
    <w:rsid w:val="0055521C"/>
    <w:rsid w:val="005558D8"/>
    <w:rsid w:val="00556487"/>
    <w:rsid w:val="00564314"/>
    <w:rsid w:val="00564B3A"/>
    <w:rsid w:val="00565CA1"/>
    <w:rsid w:val="00566501"/>
    <w:rsid w:val="00566F7F"/>
    <w:rsid w:val="00567AC3"/>
    <w:rsid w:val="00567E0A"/>
    <w:rsid w:val="00571BE4"/>
    <w:rsid w:val="005730BE"/>
    <w:rsid w:val="0057368B"/>
    <w:rsid w:val="00577412"/>
    <w:rsid w:val="00577C00"/>
    <w:rsid w:val="00581677"/>
    <w:rsid w:val="0058176D"/>
    <w:rsid w:val="005819BA"/>
    <w:rsid w:val="0058216F"/>
    <w:rsid w:val="0058382C"/>
    <w:rsid w:val="00585E15"/>
    <w:rsid w:val="00586625"/>
    <w:rsid w:val="00587A60"/>
    <w:rsid w:val="00591C14"/>
    <w:rsid w:val="00592896"/>
    <w:rsid w:val="00592C7B"/>
    <w:rsid w:val="0059464E"/>
    <w:rsid w:val="00594E61"/>
    <w:rsid w:val="00595200"/>
    <w:rsid w:val="0059600D"/>
    <w:rsid w:val="005965E5"/>
    <w:rsid w:val="00597424"/>
    <w:rsid w:val="00597591"/>
    <w:rsid w:val="005A3D6B"/>
    <w:rsid w:val="005A67C4"/>
    <w:rsid w:val="005B0F78"/>
    <w:rsid w:val="005B1C2C"/>
    <w:rsid w:val="005B2649"/>
    <w:rsid w:val="005B3DDC"/>
    <w:rsid w:val="005B7985"/>
    <w:rsid w:val="005C02D3"/>
    <w:rsid w:val="005C088F"/>
    <w:rsid w:val="005C0FC1"/>
    <w:rsid w:val="005C3953"/>
    <w:rsid w:val="005C42DC"/>
    <w:rsid w:val="005C4EC8"/>
    <w:rsid w:val="005C543C"/>
    <w:rsid w:val="005C6271"/>
    <w:rsid w:val="005C6A00"/>
    <w:rsid w:val="005D08A5"/>
    <w:rsid w:val="005D5E75"/>
    <w:rsid w:val="005D7588"/>
    <w:rsid w:val="005D76E8"/>
    <w:rsid w:val="005E0FFF"/>
    <w:rsid w:val="005E1C9F"/>
    <w:rsid w:val="005E558C"/>
    <w:rsid w:val="005E5619"/>
    <w:rsid w:val="005E5A51"/>
    <w:rsid w:val="005E5CC2"/>
    <w:rsid w:val="005E5D80"/>
    <w:rsid w:val="005E60D0"/>
    <w:rsid w:val="005E64DB"/>
    <w:rsid w:val="005E6B19"/>
    <w:rsid w:val="005E730F"/>
    <w:rsid w:val="005F01E1"/>
    <w:rsid w:val="005F0D16"/>
    <w:rsid w:val="005F29B7"/>
    <w:rsid w:val="005F38AD"/>
    <w:rsid w:val="005F5DE6"/>
    <w:rsid w:val="005F5F51"/>
    <w:rsid w:val="005F6822"/>
    <w:rsid w:val="005F6B66"/>
    <w:rsid w:val="00600865"/>
    <w:rsid w:val="00600FC4"/>
    <w:rsid w:val="0060116C"/>
    <w:rsid w:val="0060143A"/>
    <w:rsid w:val="00603D21"/>
    <w:rsid w:val="006056DF"/>
    <w:rsid w:val="00605F80"/>
    <w:rsid w:val="0060682E"/>
    <w:rsid w:val="0061011F"/>
    <w:rsid w:val="00610B35"/>
    <w:rsid w:val="0061186C"/>
    <w:rsid w:val="00611CAC"/>
    <w:rsid w:val="0061318B"/>
    <w:rsid w:val="00614A40"/>
    <w:rsid w:val="0061549B"/>
    <w:rsid w:val="00620698"/>
    <w:rsid w:val="00620955"/>
    <w:rsid w:val="00620ADA"/>
    <w:rsid w:val="00620B58"/>
    <w:rsid w:val="006216CA"/>
    <w:rsid w:val="00622B09"/>
    <w:rsid w:val="00624CD7"/>
    <w:rsid w:val="006256B0"/>
    <w:rsid w:val="0062731D"/>
    <w:rsid w:val="006319E2"/>
    <w:rsid w:val="00632964"/>
    <w:rsid w:val="00632A3D"/>
    <w:rsid w:val="006354AA"/>
    <w:rsid w:val="00636A4E"/>
    <w:rsid w:val="00640659"/>
    <w:rsid w:val="00640B52"/>
    <w:rsid w:val="00640E6B"/>
    <w:rsid w:val="0064182E"/>
    <w:rsid w:val="00641F20"/>
    <w:rsid w:val="0064315A"/>
    <w:rsid w:val="006441E7"/>
    <w:rsid w:val="00644BCF"/>
    <w:rsid w:val="0064584D"/>
    <w:rsid w:val="00645FC0"/>
    <w:rsid w:val="0064633D"/>
    <w:rsid w:val="00646552"/>
    <w:rsid w:val="006473FD"/>
    <w:rsid w:val="00650B5A"/>
    <w:rsid w:val="00653482"/>
    <w:rsid w:val="0065396C"/>
    <w:rsid w:val="00655CB8"/>
    <w:rsid w:val="00655FFC"/>
    <w:rsid w:val="00656A94"/>
    <w:rsid w:val="00657787"/>
    <w:rsid w:val="006578AF"/>
    <w:rsid w:val="006633BD"/>
    <w:rsid w:val="00666E43"/>
    <w:rsid w:val="00666E7B"/>
    <w:rsid w:val="0067149F"/>
    <w:rsid w:val="006719C9"/>
    <w:rsid w:val="006726DB"/>
    <w:rsid w:val="0067299E"/>
    <w:rsid w:val="00673025"/>
    <w:rsid w:val="00673811"/>
    <w:rsid w:val="00673D9E"/>
    <w:rsid w:val="00675229"/>
    <w:rsid w:val="006757B9"/>
    <w:rsid w:val="00675DAD"/>
    <w:rsid w:val="00676277"/>
    <w:rsid w:val="00676AC5"/>
    <w:rsid w:val="006770E6"/>
    <w:rsid w:val="006775DD"/>
    <w:rsid w:val="006802C5"/>
    <w:rsid w:val="00681D78"/>
    <w:rsid w:val="00683ED0"/>
    <w:rsid w:val="00686B1A"/>
    <w:rsid w:val="00686B22"/>
    <w:rsid w:val="006870F6"/>
    <w:rsid w:val="00687118"/>
    <w:rsid w:val="0069267C"/>
    <w:rsid w:val="00692680"/>
    <w:rsid w:val="0069269D"/>
    <w:rsid w:val="006932AB"/>
    <w:rsid w:val="00694226"/>
    <w:rsid w:val="006950BE"/>
    <w:rsid w:val="006955C4"/>
    <w:rsid w:val="00696B86"/>
    <w:rsid w:val="00696F79"/>
    <w:rsid w:val="006A132A"/>
    <w:rsid w:val="006A3D15"/>
    <w:rsid w:val="006A4461"/>
    <w:rsid w:val="006A47DD"/>
    <w:rsid w:val="006A58E2"/>
    <w:rsid w:val="006B0497"/>
    <w:rsid w:val="006B1045"/>
    <w:rsid w:val="006B1F99"/>
    <w:rsid w:val="006B2994"/>
    <w:rsid w:val="006B2AAF"/>
    <w:rsid w:val="006B3020"/>
    <w:rsid w:val="006B3077"/>
    <w:rsid w:val="006B5947"/>
    <w:rsid w:val="006B5C26"/>
    <w:rsid w:val="006B691E"/>
    <w:rsid w:val="006B6CFC"/>
    <w:rsid w:val="006C13D8"/>
    <w:rsid w:val="006C1A06"/>
    <w:rsid w:val="006C1FC3"/>
    <w:rsid w:val="006C2C0E"/>
    <w:rsid w:val="006C2EB2"/>
    <w:rsid w:val="006C39F9"/>
    <w:rsid w:val="006C4CA6"/>
    <w:rsid w:val="006C580B"/>
    <w:rsid w:val="006C6548"/>
    <w:rsid w:val="006C65F3"/>
    <w:rsid w:val="006C7698"/>
    <w:rsid w:val="006C7EC9"/>
    <w:rsid w:val="006D011A"/>
    <w:rsid w:val="006D2F4E"/>
    <w:rsid w:val="006D64FA"/>
    <w:rsid w:val="006D6507"/>
    <w:rsid w:val="006E201C"/>
    <w:rsid w:val="006E2300"/>
    <w:rsid w:val="006E4B95"/>
    <w:rsid w:val="006E556B"/>
    <w:rsid w:val="006F0B99"/>
    <w:rsid w:val="006F0C94"/>
    <w:rsid w:val="006F24C5"/>
    <w:rsid w:val="006F2B5C"/>
    <w:rsid w:val="006F3766"/>
    <w:rsid w:val="006F6F7A"/>
    <w:rsid w:val="007001A0"/>
    <w:rsid w:val="00700367"/>
    <w:rsid w:val="00701454"/>
    <w:rsid w:val="00707E24"/>
    <w:rsid w:val="00710A6A"/>
    <w:rsid w:val="00711FF4"/>
    <w:rsid w:val="00712948"/>
    <w:rsid w:val="00712C4B"/>
    <w:rsid w:val="007134F4"/>
    <w:rsid w:val="007135D7"/>
    <w:rsid w:val="00713756"/>
    <w:rsid w:val="00713F00"/>
    <w:rsid w:val="0071422C"/>
    <w:rsid w:val="00714C12"/>
    <w:rsid w:val="0071685F"/>
    <w:rsid w:val="00716BD2"/>
    <w:rsid w:val="00716DE9"/>
    <w:rsid w:val="00717717"/>
    <w:rsid w:val="00717A07"/>
    <w:rsid w:val="00721C93"/>
    <w:rsid w:val="00722702"/>
    <w:rsid w:val="00726601"/>
    <w:rsid w:val="00726B01"/>
    <w:rsid w:val="00726E22"/>
    <w:rsid w:val="007273A7"/>
    <w:rsid w:val="00730092"/>
    <w:rsid w:val="007309BC"/>
    <w:rsid w:val="00733B2E"/>
    <w:rsid w:val="00737E36"/>
    <w:rsid w:val="00740B02"/>
    <w:rsid w:val="00743EB4"/>
    <w:rsid w:val="007447A1"/>
    <w:rsid w:val="00744A2D"/>
    <w:rsid w:val="00744B1D"/>
    <w:rsid w:val="00745126"/>
    <w:rsid w:val="00747180"/>
    <w:rsid w:val="00747566"/>
    <w:rsid w:val="007507B1"/>
    <w:rsid w:val="00750E51"/>
    <w:rsid w:val="00751A18"/>
    <w:rsid w:val="00752055"/>
    <w:rsid w:val="007541C2"/>
    <w:rsid w:val="007560A1"/>
    <w:rsid w:val="00760B82"/>
    <w:rsid w:val="00761336"/>
    <w:rsid w:val="00761973"/>
    <w:rsid w:val="00762EAC"/>
    <w:rsid w:val="00762ED0"/>
    <w:rsid w:val="00762F0D"/>
    <w:rsid w:val="007635C6"/>
    <w:rsid w:val="00764551"/>
    <w:rsid w:val="00764669"/>
    <w:rsid w:val="00765941"/>
    <w:rsid w:val="00765A25"/>
    <w:rsid w:val="00765D25"/>
    <w:rsid w:val="0077020B"/>
    <w:rsid w:val="00770C5B"/>
    <w:rsid w:val="00770CFA"/>
    <w:rsid w:val="00771CDD"/>
    <w:rsid w:val="00772006"/>
    <w:rsid w:val="0077253C"/>
    <w:rsid w:val="00772F20"/>
    <w:rsid w:val="0077306E"/>
    <w:rsid w:val="00773332"/>
    <w:rsid w:val="007756DB"/>
    <w:rsid w:val="00776335"/>
    <w:rsid w:val="007807CE"/>
    <w:rsid w:val="007830B8"/>
    <w:rsid w:val="00784CEF"/>
    <w:rsid w:val="00786343"/>
    <w:rsid w:val="007868F2"/>
    <w:rsid w:val="00790E29"/>
    <w:rsid w:val="0079420A"/>
    <w:rsid w:val="007960DE"/>
    <w:rsid w:val="0079674C"/>
    <w:rsid w:val="0079702C"/>
    <w:rsid w:val="007A06FE"/>
    <w:rsid w:val="007A0D39"/>
    <w:rsid w:val="007A1434"/>
    <w:rsid w:val="007A1A08"/>
    <w:rsid w:val="007A2133"/>
    <w:rsid w:val="007A45EA"/>
    <w:rsid w:val="007A4C5E"/>
    <w:rsid w:val="007A5099"/>
    <w:rsid w:val="007A5774"/>
    <w:rsid w:val="007A6C8B"/>
    <w:rsid w:val="007A7154"/>
    <w:rsid w:val="007A755A"/>
    <w:rsid w:val="007B2EAD"/>
    <w:rsid w:val="007B35C0"/>
    <w:rsid w:val="007B3C1E"/>
    <w:rsid w:val="007B532C"/>
    <w:rsid w:val="007B55A0"/>
    <w:rsid w:val="007C017E"/>
    <w:rsid w:val="007C0CE7"/>
    <w:rsid w:val="007C150C"/>
    <w:rsid w:val="007C2657"/>
    <w:rsid w:val="007C4648"/>
    <w:rsid w:val="007C4E9B"/>
    <w:rsid w:val="007C5680"/>
    <w:rsid w:val="007C5821"/>
    <w:rsid w:val="007C6161"/>
    <w:rsid w:val="007C73C4"/>
    <w:rsid w:val="007C792D"/>
    <w:rsid w:val="007D1E3B"/>
    <w:rsid w:val="007D240B"/>
    <w:rsid w:val="007D278C"/>
    <w:rsid w:val="007D3672"/>
    <w:rsid w:val="007D3767"/>
    <w:rsid w:val="007D475B"/>
    <w:rsid w:val="007D5E7E"/>
    <w:rsid w:val="007D654B"/>
    <w:rsid w:val="007D7BFB"/>
    <w:rsid w:val="007E0752"/>
    <w:rsid w:val="007E096F"/>
    <w:rsid w:val="007E0E78"/>
    <w:rsid w:val="007E1BDD"/>
    <w:rsid w:val="007E1CA4"/>
    <w:rsid w:val="007E2178"/>
    <w:rsid w:val="007E32BA"/>
    <w:rsid w:val="007E4A64"/>
    <w:rsid w:val="007E62EB"/>
    <w:rsid w:val="007E650D"/>
    <w:rsid w:val="007E68DC"/>
    <w:rsid w:val="007E690D"/>
    <w:rsid w:val="007E6BC8"/>
    <w:rsid w:val="007F011A"/>
    <w:rsid w:val="007F047A"/>
    <w:rsid w:val="007F07A3"/>
    <w:rsid w:val="007F1353"/>
    <w:rsid w:val="007F2C58"/>
    <w:rsid w:val="007F2E2C"/>
    <w:rsid w:val="007F4DFF"/>
    <w:rsid w:val="007F5224"/>
    <w:rsid w:val="007F5C78"/>
    <w:rsid w:val="007F61F9"/>
    <w:rsid w:val="007F64B4"/>
    <w:rsid w:val="007F712F"/>
    <w:rsid w:val="00801054"/>
    <w:rsid w:val="008025D8"/>
    <w:rsid w:val="00802BEC"/>
    <w:rsid w:val="00802E0C"/>
    <w:rsid w:val="0080485E"/>
    <w:rsid w:val="008051C6"/>
    <w:rsid w:val="00805284"/>
    <w:rsid w:val="00805700"/>
    <w:rsid w:val="00806534"/>
    <w:rsid w:val="00806FDC"/>
    <w:rsid w:val="0080733E"/>
    <w:rsid w:val="00807459"/>
    <w:rsid w:val="008124D6"/>
    <w:rsid w:val="00813DD7"/>
    <w:rsid w:val="00813E7A"/>
    <w:rsid w:val="00814109"/>
    <w:rsid w:val="00814F32"/>
    <w:rsid w:val="00816A10"/>
    <w:rsid w:val="00816C56"/>
    <w:rsid w:val="0081726F"/>
    <w:rsid w:val="00817DC3"/>
    <w:rsid w:val="008208AA"/>
    <w:rsid w:val="00820E36"/>
    <w:rsid w:val="00821F87"/>
    <w:rsid w:val="00822CD0"/>
    <w:rsid w:val="008243FF"/>
    <w:rsid w:val="008270A2"/>
    <w:rsid w:val="0082757B"/>
    <w:rsid w:val="00827A1C"/>
    <w:rsid w:val="008304B5"/>
    <w:rsid w:val="00830D14"/>
    <w:rsid w:val="00830E2C"/>
    <w:rsid w:val="00830F07"/>
    <w:rsid w:val="00831A04"/>
    <w:rsid w:val="00831AB8"/>
    <w:rsid w:val="00833CC9"/>
    <w:rsid w:val="00833EA2"/>
    <w:rsid w:val="00834F3D"/>
    <w:rsid w:val="00835D6C"/>
    <w:rsid w:val="008369E1"/>
    <w:rsid w:val="00837191"/>
    <w:rsid w:val="008372C6"/>
    <w:rsid w:val="008373E5"/>
    <w:rsid w:val="00837D37"/>
    <w:rsid w:val="0084425A"/>
    <w:rsid w:val="00845820"/>
    <w:rsid w:val="008469DD"/>
    <w:rsid w:val="008476EA"/>
    <w:rsid w:val="00847EB3"/>
    <w:rsid w:val="008502B0"/>
    <w:rsid w:val="00850330"/>
    <w:rsid w:val="00850DDF"/>
    <w:rsid w:val="00851991"/>
    <w:rsid w:val="00851C33"/>
    <w:rsid w:val="008532D5"/>
    <w:rsid w:val="00853443"/>
    <w:rsid w:val="008558CC"/>
    <w:rsid w:val="008609B8"/>
    <w:rsid w:val="00860FA2"/>
    <w:rsid w:val="00862196"/>
    <w:rsid w:val="008638C1"/>
    <w:rsid w:val="008641F5"/>
    <w:rsid w:val="00864998"/>
    <w:rsid w:val="00865261"/>
    <w:rsid w:val="00866585"/>
    <w:rsid w:val="008678FE"/>
    <w:rsid w:val="00867930"/>
    <w:rsid w:val="00867AAE"/>
    <w:rsid w:val="00870C53"/>
    <w:rsid w:val="00871111"/>
    <w:rsid w:val="008717E9"/>
    <w:rsid w:val="00872152"/>
    <w:rsid w:val="00872916"/>
    <w:rsid w:val="00873D81"/>
    <w:rsid w:val="008767C2"/>
    <w:rsid w:val="008773CD"/>
    <w:rsid w:val="00877510"/>
    <w:rsid w:val="008779B5"/>
    <w:rsid w:val="00877E6C"/>
    <w:rsid w:val="008831C1"/>
    <w:rsid w:val="008834BE"/>
    <w:rsid w:val="00884B8C"/>
    <w:rsid w:val="00884D4B"/>
    <w:rsid w:val="00884E93"/>
    <w:rsid w:val="00885543"/>
    <w:rsid w:val="00886B6E"/>
    <w:rsid w:val="00887A19"/>
    <w:rsid w:val="00887F16"/>
    <w:rsid w:val="008907CA"/>
    <w:rsid w:val="00890AA9"/>
    <w:rsid w:val="00890F5F"/>
    <w:rsid w:val="008917BA"/>
    <w:rsid w:val="00891F2D"/>
    <w:rsid w:val="0089315F"/>
    <w:rsid w:val="0089732F"/>
    <w:rsid w:val="00897539"/>
    <w:rsid w:val="0089755A"/>
    <w:rsid w:val="00897602"/>
    <w:rsid w:val="008978B8"/>
    <w:rsid w:val="008A0AA7"/>
    <w:rsid w:val="008A2853"/>
    <w:rsid w:val="008A310E"/>
    <w:rsid w:val="008A313F"/>
    <w:rsid w:val="008A40BE"/>
    <w:rsid w:val="008A526B"/>
    <w:rsid w:val="008A6732"/>
    <w:rsid w:val="008B32FE"/>
    <w:rsid w:val="008B336E"/>
    <w:rsid w:val="008B3EE8"/>
    <w:rsid w:val="008B6486"/>
    <w:rsid w:val="008C04FC"/>
    <w:rsid w:val="008C16F5"/>
    <w:rsid w:val="008C1C0E"/>
    <w:rsid w:val="008C2E90"/>
    <w:rsid w:val="008C33B5"/>
    <w:rsid w:val="008C49F1"/>
    <w:rsid w:val="008C58A0"/>
    <w:rsid w:val="008C5907"/>
    <w:rsid w:val="008C5D16"/>
    <w:rsid w:val="008C5D84"/>
    <w:rsid w:val="008D02F7"/>
    <w:rsid w:val="008D0382"/>
    <w:rsid w:val="008D0F35"/>
    <w:rsid w:val="008D1524"/>
    <w:rsid w:val="008D16A9"/>
    <w:rsid w:val="008E05F8"/>
    <w:rsid w:val="008E232C"/>
    <w:rsid w:val="008E2720"/>
    <w:rsid w:val="008E30F1"/>
    <w:rsid w:val="008E586B"/>
    <w:rsid w:val="008E597B"/>
    <w:rsid w:val="008F0104"/>
    <w:rsid w:val="008F05AE"/>
    <w:rsid w:val="008F09E5"/>
    <w:rsid w:val="008F2B22"/>
    <w:rsid w:val="008F2E67"/>
    <w:rsid w:val="008F5C3D"/>
    <w:rsid w:val="008F7C70"/>
    <w:rsid w:val="009003B2"/>
    <w:rsid w:val="0090043A"/>
    <w:rsid w:val="0090082B"/>
    <w:rsid w:val="00900BE6"/>
    <w:rsid w:val="00902201"/>
    <w:rsid w:val="009028EA"/>
    <w:rsid w:val="00902D10"/>
    <w:rsid w:val="00903022"/>
    <w:rsid w:val="0090302E"/>
    <w:rsid w:val="009052A4"/>
    <w:rsid w:val="00905911"/>
    <w:rsid w:val="00905CF0"/>
    <w:rsid w:val="00905E9D"/>
    <w:rsid w:val="0090651F"/>
    <w:rsid w:val="009068CB"/>
    <w:rsid w:val="00906B13"/>
    <w:rsid w:val="00906D14"/>
    <w:rsid w:val="0090774E"/>
    <w:rsid w:val="00907A24"/>
    <w:rsid w:val="00907F76"/>
    <w:rsid w:val="00910C68"/>
    <w:rsid w:val="00910D5B"/>
    <w:rsid w:val="009111E7"/>
    <w:rsid w:val="009121B2"/>
    <w:rsid w:val="0091354B"/>
    <w:rsid w:val="009150CA"/>
    <w:rsid w:val="009166E0"/>
    <w:rsid w:val="00916ED4"/>
    <w:rsid w:val="009247BE"/>
    <w:rsid w:val="00924B38"/>
    <w:rsid w:val="00924F17"/>
    <w:rsid w:val="009264E6"/>
    <w:rsid w:val="00927395"/>
    <w:rsid w:val="00930F87"/>
    <w:rsid w:val="00931AF4"/>
    <w:rsid w:val="00931CDB"/>
    <w:rsid w:val="00931D1B"/>
    <w:rsid w:val="00932FFE"/>
    <w:rsid w:val="009349F2"/>
    <w:rsid w:val="00934CD2"/>
    <w:rsid w:val="00935144"/>
    <w:rsid w:val="00936AFE"/>
    <w:rsid w:val="00936DF3"/>
    <w:rsid w:val="009376ED"/>
    <w:rsid w:val="0094013B"/>
    <w:rsid w:val="00940C98"/>
    <w:rsid w:val="00941BA5"/>
    <w:rsid w:val="00942786"/>
    <w:rsid w:val="0094281A"/>
    <w:rsid w:val="00942C89"/>
    <w:rsid w:val="00944C59"/>
    <w:rsid w:val="00944E08"/>
    <w:rsid w:val="00944F27"/>
    <w:rsid w:val="00945896"/>
    <w:rsid w:val="00945976"/>
    <w:rsid w:val="00946793"/>
    <w:rsid w:val="00947311"/>
    <w:rsid w:val="00953D07"/>
    <w:rsid w:val="0095532B"/>
    <w:rsid w:val="00957141"/>
    <w:rsid w:val="00961826"/>
    <w:rsid w:val="0096277B"/>
    <w:rsid w:val="00963047"/>
    <w:rsid w:val="0096416A"/>
    <w:rsid w:val="009643DF"/>
    <w:rsid w:val="009652A7"/>
    <w:rsid w:val="009653FF"/>
    <w:rsid w:val="00965C83"/>
    <w:rsid w:val="009666A6"/>
    <w:rsid w:val="00971770"/>
    <w:rsid w:val="00972B9E"/>
    <w:rsid w:val="0097321E"/>
    <w:rsid w:val="0097329F"/>
    <w:rsid w:val="009734F0"/>
    <w:rsid w:val="00973F22"/>
    <w:rsid w:val="009753B9"/>
    <w:rsid w:val="009760F3"/>
    <w:rsid w:val="0098210F"/>
    <w:rsid w:val="00983B12"/>
    <w:rsid w:val="00983D01"/>
    <w:rsid w:val="00983F45"/>
    <w:rsid w:val="00985D93"/>
    <w:rsid w:val="00985E0D"/>
    <w:rsid w:val="0098612D"/>
    <w:rsid w:val="00986910"/>
    <w:rsid w:val="009870E5"/>
    <w:rsid w:val="0098753F"/>
    <w:rsid w:val="0098766B"/>
    <w:rsid w:val="009902E9"/>
    <w:rsid w:val="00993DED"/>
    <w:rsid w:val="00993E11"/>
    <w:rsid w:val="00996141"/>
    <w:rsid w:val="009968AD"/>
    <w:rsid w:val="00996B54"/>
    <w:rsid w:val="0099765E"/>
    <w:rsid w:val="00997D02"/>
    <w:rsid w:val="009A0576"/>
    <w:rsid w:val="009A0AB6"/>
    <w:rsid w:val="009A1097"/>
    <w:rsid w:val="009A1639"/>
    <w:rsid w:val="009A1A91"/>
    <w:rsid w:val="009A2608"/>
    <w:rsid w:val="009A309A"/>
    <w:rsid w:val="009A431D"/>
    <w:rsid w:val="009A6F53"/>
    <w:rsid w:val="009A75EB"/>
    <w:rsid w:val="009B2F94"/>
    <w:rsid w:val="009B41B1"/>
    <w:rsid w:val="009B5421"/>
    <w:rsid w:val="009B5BF1"/>
    <w:rsid w:val="009B5C8B"/>
    <w:rsid w:val="009B5FB1"/>
    <w:rsid w:val="009B7602"/>
    <w:rsid w:val="009B7A0C"/>
    <w:rsid w:val="009B7F21"/>
    <w:rsid w:val="009C0458"/>
    <w:rsid w:val="009C07EF"/>
    <w:rsid w:val="009C1692"/>
    <w:rsid w:val="009C28D3"/>
    <w:rsid w:val="009C30A7"/>
    <w:rsid w:val="009C34B8"/>
    <w:rsid w:val="009C362B"/>
    <w:rsid w:val="009C494F"/>
    <w:rsid w:val="009C4A0A"/>
    <w:rsid w:val="009C4E41"/>
    <w:rsid w:val="009C6439"/>
    <w:rsid w:val="009C684D"/>
    <w:rsid w:val="009C6BC2"/>
    <w:rsid w:val="009C74B4"/>
    <w:rsid w:val="009C74EA"/>
    <w:rsid w:val="009C7522"/>
    <w:rsid w:val="009C77B8"/>
    <w:rsid w:val="009C7861"/>
    <w:rsid w:val="009C7A03"/>
    <w:rsid w:val="009D0DAF"/>
    <w:rsid w:val="009D24E0"/>
    <w:rsid w:val="009D2B40"/>
    <w:rsid w:val="009D3748"/>
    <w:rsid w:val="009D48B9"/>
    <w:rsid w:val="009D49EF"/>
    <w:rsid w:val="009D4FEC"/>
    <w:rsid w:val="009D571D"/>
    <w:rsid w:val="009D58C9"/>
    <w:rsid w:val="009D5A11"/>
    <w:rsid w:val="009D7227"/>
    <w:rsid w:val="009E0020"/>
    <w:rsid w:val="009E0199"/>
    <w:rsid w:val="009E14A0"/>
    <w:rsid w:val="009E17DA"/>
    <w:rsid w:val="009E36B7"/>
    <w:rsid w:val="009E3B7A"/>
    <w:rsid w:val="009E410D"/>
    <w:rsid w:val="009E4C24"/>
    <w:rsid w:val="009E548A"/>
    <w:rsid w:val="009F0109"/>
    <w:rsid w:val="009F22D5"/>
    <w:rsid w:val="009F2B27"/>
    <w:rsid w:val="009F3576"/>
    <w:rsid w:val="009F38E0"/>
    <w:rsid w:val="009F3DF0"/>
    <w:rsid w:val="009F512A"/>
    <w:rsid w:val="009F56AB"/>
    <w:rsid w:val="009F6546"/>
    <w:rsid w:val="009F6807"/>
    <w:rsid w:val="009F773D"/>
    <w:rsid w:val="009F7FBD"/>
    <w:rsid w:val="00A00B38"/>
    <w:rsid w:val="00A01BAA"/>
    <w:rsid w:val="00A04693"/>
    <w:rsid w:val="00A056BD"/>
    <w:rsid w:val="00A06101"/>
    <w:rsid w:val="00A061CC"/>
    <w:rsid w:val="00A070F6"/>
    <w:rsid w:val="00A07A3D"/>
    <w:rsid w:val="00A07CF0"/>
    <w:rsid w:val="00A10024"/>
    <w:rsid w:val="00A101C4"/>
    <w:rsid w:val="00A13271"/>
    <w:rsid w:val="00A1389D"/>
    <w:rsid w:val="00A14645"/>
    <w:rsid w:val="00A14A93"/>
    <w:rsid w:val="00A15C45"/>
    <w:rsid w:val="00A15E20"/>
    <w:rsid w:val="00A162E1"/>
    <w:rsid w:val="00A16DFF"/>
    <w:rsid w:val="00A21CCE"/>
    <w:rsid w:val="00A2250F"/>
    <w:rsid w:val="00A226C6"/>
    <w:rsid w:val="00A22E3A"/>
    <w:rsid w:val="00A2484D"/>
    <w:rsid w:val="00A25E0E"/>
    <w:rsid w:val="00A27F6F"/>
    <w:rsid w:val="00A302CC"/>
    <w:rsid w:val="00A318B0"/>
    <w:rsid w:val="00A325FD"/>
    <w:rsid w:val="00A33693"/>
    <w:rsid w:val="00A33981"/>
    <w:rsid w:val="00A33DA1"/>
    <w:rsid w:val="00A351F0"/>
    <w:rsid w:val="00A353B0"/>
    <w:rsid w:val="00A353C6"/>
    <w:rsid w:val="00A35573"/>
    <w:rsid w:val="00A36FC0"/>
    <w:rsid w:val="00A374AA"/>
    <w:rsid w:val="00A40024"/>
    <w:rsid w:val="00A407C4"/>
    <w:rsid w:val="00A42C01"/>
    <w:rsid w:val="00A43E22"/>
    <w:rsid w:val="00A44861"/>
    <w:rsid w:val="00A44ABB"/>
    <w:rsid w:val="00A44BB5"/>
    <w:rsid w:val="00A44C83"/>
    <w:rsid w:val="00A44FA5"/>
    <w:rsid w:val="00A45080"/>
    <w:rsid w:val="00A45822"/>
    <w:rsid w:val="00A45A83"/>
    <w:rsid w:val="00A45BDA"/>
    <w:rsid w:val="00A46A1B"/>
    <w:rsid w:val="00A479FA"/>
    <w:rsid w:val="00A51B13"/>
    <w:rsid w:val="00A52154"/>
    <w:rsid w:val="00A5341D"/>
    <w:rsid w:val="00A53FF5"/>
    <w:rsid w:val="00A55663"/>
    <w:rsid w:val="00A560CB"/>
    <w:rsid w:val="00A567E1"/>
    <w:rsid w:val="00A612A7"/>
    <w:rsid w:val="00A61368"/>
    <w:rsid w:val="00A61C2E"/>
    <w:rsid w:val="00A61F6B"/>
    <w:rsid w:val="00A62963"/>
    <w:rsid w:val="00A6314C"/>
    <w:rsid w:val="00A662CB"/>
    <w:rsid w:val="00A66A01"/>
    <w:rsid w:val="00A67661"/>
    <w:rsid w:val="00A706F6"/>
    <w:rsid w:val="00A71B86"/>
    <w:rsid w:val="00A73160"/>
    <w:rsid w:val="00A7326C"/>
    <w:rsid w:val="00A73BAB"/>
    <w:rsid w:val="00A73CEB"/>
    <w:rsid w:val="00A74394"/>
    <w:rsid w:val="00A74962"/>
    <w:rsid w:val="00A7499F"/>
    <w:rsid w:val="00A74C67"/>
    <w:rsid w:val="00A75611"/>
    <w:rsid w:val="00A75726"/>
    <w:rsid w:val="00A75F99"/>
    <w:rsid w:val="00A7612B"/>
    <w:rsid w:val="00A77540"/>
    <w:rsid w:val="00A77610"/>
    <w:rsid w:val="00A80123"/>
    <w:rsid w:val="00A801B7"/>
    <w:rsid w:val="00A806B0"/>
    <w:rsid w:val="00A80BA6"/>
    <w:rsid w:val="00A8106E"/>
    <w:rsid w:val="00A82000"/>
    <w:rsid w:val="00A82A48"/>
    <w:rsid w:val="00A850C9"/>
    <w:rsid w:val="00A858FE"/>
    <w:rsid w:val="00A86AA9"/>
    <w:rsid w:val="00A873FA"/>
    <w:rsid w:val="00A876D3"/>
    <w:rsid w:val="00A87C08"/>
    <w:rsid w:val="00A90A5D"/>
    <w:rsid w:val="00A91054"/>
    <w:rsid w:val="00A91DB0"/>
    <w:rsid w:val="00A9497F"/>
    <w:rsid w:val="00A95FE5"/>
    <w:rsid w:val="00A96047"/>
    <w:rsid w:val="00A9717E"/>
    <w:rsid w:val="00A9770E"/>
    <w:rsid w:val="00A97C5A"/>
    <w:rsid w:val="00AA0901"/>
    <w:rsid w:val="00AA0BD1"/>
    <w:rsid w:val="00AA0CC9"/>
    <w:rsid w:val="00AA0FAD"/>
    <w:rsid w:val="00AA170D"/>
    <w:rsid w:val="00AA1780"/>
    <w:rsid w:val="00AA1DF5"/>
    <w:rsid w:val="00AA301F"/>
    <w:rsid w:val="00AA36D4"/>
    <w:rsid w:val="00AA3C8F"/>
    <w:rsid w:val="00AA47B7"/>
    <w:rsid w:val="00AA4BF4"/>
    <w:rsid w:val="00AA6E47"/>
    <w:rsid w:val="00AB04E9"/>
    <w:rsid w:val="00AB1564"/>
    <w:rsid w:val="00AB1BC9"/>
    <w:rsid w:val="00AB1F99"/>
    <w:rsid w:val="00AB27F4"/>
    <w:rsid w:val="00AB3F5C"/>
    <w:rsid w:val="00AB485C"/>
    <w:rsid w:val="00AB4A62"/>
    <w:rsid w:val="00AB5430"/>
    <w:rsid w:val="00AB544C"/>
    <w:rsid w:val="00AB5B72"/>
    <w:rsid w:val="00AB6119"/>
    <w:rsid w:val="00AB74CD"/>
    <w:rsid w:val="00AC205F"/>
    <w:rsid w:val="00AC2ACF"/>
    <w:rsid w:val="00AC3681"/>
    <w:rsid w:val="00AC4607"/>
    <w:rsid w:val="00AC533A"/>
    <w:rsid w:val="00AC69F9"/>
    <w:rsid w:val="00AD0E7C"/>
    <w:rsid w:val="00AD1B08"/>
    <w:rsid w:val="00AD379C"/>
    <w:rsid w:val="00AD3FEA"/>
    <w:rsid w:val="00AD53BC"/>
    <w:rsid w:val="00AD6E8F"/>
    <w:rsid w:val="00AE0122"/>
    <w:rsid w:val="00AE0657"/>
    <w:rsid w:val="00AE091D"/>
    <w:rsid w:val="00AE09FB"/>
    <w:rsid w:val="00AE3F6B"/>
    <w:rsid w:val="00AE40E5"/>
    <w:rsid w:val="00AE6570"/>
    <w:rsid w:val="00AE721C"/>
    <w:rsid w:val="00AE7B36"/>
    <w:rsid w:val="00AF038A"/>
    <w:rsid w:val="00AF061F"/>
    <w:rsid w:val="00AF06BF"/>
    <w:rsid w:val="00AF1961"/>
    <w:rsid w:val="00AF1CEE"/>
    <w:rsid w:val="00AF3262"/>
    <w:rsid w:val="00AF5C93"/>
    <w:rsid w:val="00AF5D12"/>
    <w:rsid w:val="00AF6275"/>
    <w:rsid w:val="00AF6656"/>
    <w:rsid w:val="00B001F6"/>
    <w:rsid w:val="00B00943"/>
    <w:rsid w:val="00B017DC"/>
    <w:rsid w:val="00B02A38"/>
    <w:rsid w:val="00B03A52"/>
    <w:rsid w:val="00B045EF"/>
    <w:rsid w:val="00B04A8D"/>
    <w:rsid w:val="00B04DC2"/>
    <w:rsid w:val="00B050C6"/>
    <w:rsid w:val="00B0683B"/>
    <w:rsid w:val="00B06A41"/>
    <w:rsid w:val="00B0745F"/>
    <w:rsid w:val="00B1174C"/>
    <w:rsid w:val="00B12027"/>
    <w:rsid w:val="00B133E9"/>
    <w:rsid w:val="00B13C92"/>
    <w:rsid w:val="00B13E55"/>
    <w:rsid w:val="00B14D12"/>
    <w:rsid w:val="00B15990"/>
    <w:rsid w:val="00B15CC8"/>
    <w:rsid w:val="00B15E11"/>
    <w:rsid w:val="00B20689"/>
    <w:rsid w:val="00B208B2"/>
    <w:rsid w:val="00B20A3A"/>
    <w:rsid w:val="00B216BE"/>
    <w:rsid w:val="00B2414B"/>
    <w:rsid w:val="00B24C43"/>
    <w:rsid w:val="00B24E6E"/>
    <w:rsid w:val="00B25762"/>
    <w:rsid w:val="00B25D68"/>
    <w:rsid w:val="00B2631A"/>
    <w:rsid w:val="00B2767D"/>
    <w:rsid w:val="00B30BBF"/>
    <w:rsid w:val="00B31AA8"/>
    <w:rsid w:val="00B32902"/>
    <w:rsid w:val="00B32B7B"/>
    <w:rsid w:val="00B32FED"/>
    <w:rsid w:val="00B33A68"/>
    <w:rsid w:val="00B340EF"/>
    <w:rsid w:val="00B347BD"/>
    <w:rsid w:val="00B36AB0"/>
    <w:rsid w:val="00B36EE3"/>
    <w:rsid w:val="00B3770A"/>
    <w:rsid w:val="00B40A6F"/>
    <w:rsid w:val="00B40B6E"/>
    <w:rsid w:val="00B4408C"/>
    <w:rsid w:val="00B440F5"/>
    <w:rsid w:val="00B4483D"/>
    <w:rsid w:val="00B45D67"/>
    <w:rsid w:val="00B460A9"/>
    <w:rsid w:val="00B461D3"/>
    <w:rsid w:val="00B46871"/>
    <w:rsid w:val="00B46CB9"/>
    <w:rsid w:val="00B47D8F"/>
    <w:rsid w:val="00B50937"/>
    <w:rsid w:val="00B51F5D"/>
    <w:rsid w:val="00B51F9A"/>
    <w:rsid w:val="00B527D8"/>
    <w:rsid w:val="00B5354B"/>
    <w:rsid w:val="00B535AC"/>
    <w:rsid w:val="00B53773"/>
    <w:rsid w:val="00B557D9"/>
    <w:rsid w:val="00B55B29"/>
    <w:rsid w:val="00B6025A"/>
    <w:rsid w:val="00B6054D"/>
    <w:rsid w:val="00B60A03"/>
    <w:rsid w:val="00B626CF"/>
    <w:rsid w:val="00B639EC"/>
    <w:rsid w:val="00B640A1"/>
    <w:rsid w:val="00B646D2"/>
    <w:rsid w:val="00B64FE8"/>
    <w:rsid w:val="00B6544B"/>
    <w:rsid w:val="00B661D9"/>
    <w:rsid w:val="00B668B5"/>
    <w:rsid w:val="00B7014A"/>
    <w:rsid w:val="00B7025E"/>
    <w:rsid w:val="00B724C7"/>
    <w:rsid w:val="00B72AE4"/>
    <w:rsid w:val="00B73CC5"/>
    <w:rsid w:val="00B74E75"/>
    <w:rsid w:val="00B750EF"/>
    <w:rsid w:val="00B75A29"/>
    <w:rsid w:val="00B773EF"/>
    <w:rsid w:val="00B800EE"/>
    <w:rsid w:val="00B8046E"/>
    <w:rsid w:val="00B8344E"/>
    <w:rsid w:val="00B8437E"/>
    <w:rsid w:val="00B84422"/>
    <w:rsid w:val="00B85307"/>
    <w:rsid w:val="00B871D6"/>
    <w:rsid w:val="00B87690"/>
    <w:rsid w:val="00B87826"/>
    <w:rsid w:val="00B87EDB"/>
    <w:rsid w:val="00B87F72"/>
    <w:rsid w:val="00B90325"/>
    <w:rsid w:val="00B908E8"/>
    <w:rsid w:val="00B916C1"/>
    <w:rsid w:val="00B959EB"/>
    <w:rsid w:val="00B9700B"/>
    <w:rsid w:val="00B975A9"/>
    <w:rsid w:val="00BA0B71"/>
    <w:rsid w:val="00BA0CA0"/>
    <w:rsid w:val="00BA27E1"/>
    <w:rsid w:val="00BA2DEA"/>
    <w:rsid w:val="00BA3C23"/>
    <w:rsid w:val="00BA3CED"/>
    <w:rsid w:val="00BA5176"/>
    <w:rsid w:val="00BA7677"/>
    <w:rsid w:val="00BA7C18"/>
    <w:rsid w:val="00BB14CC"/>
    <w:rsid w:val="00BB1B55"/>
    <w:rsid w:val="00BB1FF9"/>
    <w:rsid w:val="00BB2124"/>
    <w:rsid w:val="00BB2256"/>
    <w:rsid w:val="00BB2689"/>
    <w:rsid w:val="00BB268B"/>
    <w:rsid w:val="00BB2B6B"/>
    <w:rsid w:val="00BB2D57"/>
    <w:rsid w:val="00BB39E0"/>
    <w:rsid w:val="00BB3D3C"/>
    <w:rsid w:val="00BB4105"/>
    <w:rsid w:val="00BB6C16"/>
    <w:rsid w:val="00BC1416"/>
    <w:rsid w:val="00BC2FB5"/>
    <w:rsid w:val="00BC353C"/>
    <w:rsid w:val="00BC3779"/>
    <w:rsid w:val="00BC3883"/>
    <w:rsid w:val="00BC47CE"/>
    <w:rsid w:val="00BC4C84"/>
    <w:rsid w:val="00BC59EE"/>
    <w:rsid w:val="00BC5EB7"/>
    <w:rsid w:val="00BC64D7"/>
    <w:rsid w:val="00BC6557"/>
    <w:rsid w:val="00BC65CA"/>
    <w:rsid w:val="00BC788D"/>
    <w:rsid w:val="00BC7AF7"/>
    <w:rsid w:val="00BD0CBC"/>
    <w:rsid w:val="00BD112D"/>
    <w:rsid w:val="00BD15E6"/>
    <w:rsid w:val="00BD1AB4"/>
    <w:rsid w:val="00BD241C"/>
    <w:rsid w:val="00BD2ECA"/>
    <w:rsid w:val="00BD4AD9"/>
    <w:rsid w:val="00BD57E9"/>
    <w:rsid w:val="00BD5E4C"/>
    <w:rsid w:val="00BD66AE"/>
    <w:rsid w:val="00BD7F4D"/>
    <w:rsid w:val="00BE1CC5"/>
    <w:rsid w:val="00BE3ED7"/>
    <w:rsid w:val="00BE473A"/>
    <w:rsid w:val="00BE4971"/>
    <w:rsid w:val="00BE508E"/>
    <w:rsid w:val="00BE70A3"/>
    <w:rsid w:val="00BE7F39"/>
    <w:rsid w:val="00BF0992"/>
    <w:rsid w:val="00BF32D7"/>
    <w:rsid w:val="00BF3DD6"/>
    <w:rsid w:val="00BF46AA"/>
    <w:rsid w:val="00BF4E2A"/>
    <w:rsid w:val="00BF506B"/>
    <w:rsid w:val="00BF5281"/>
    <w:rsid w:val="00BF57A8"/>
    <w:rsid w:val="00BF5EEA"/>
    <w:rsid w:val="00BF640F"/>
    <w:rsid w:val="00BF7743"/>
    <w:rsid w:val="00BF7752"/>
    <w:rsid w:val="00BF7CBD"/>
    <w:rsid w:val="00BF7DB1"/>
    <w:rsid w:val="00C008A6"/>
    <w:rsid w:val="00C0151F"/>
    <w:rsid w:val="00C02C93"/>
    <w:rsid w:val="00C0457B"/>
    <w:rsid w:val="00C05C18"/>
    <w:rsid w:val="00C07B89"/>
    <w:rsid w:val="00C101E3"/>
    <w:rsid w:val="00C114FE"/>
    <w:rsid w:val="00C1177C"/>
    <w:rsid w:val="00C1219F"/>
    <w:rsid w:val="00C12380"/>
    <w:rsid w:val="00C136FD"/>
    <w:rsid w:val="00C13AA3"/>
    <w:rsid w:val="00C14AD6"/>
    <w:rsid w:val="00C14F37"/>
    <w:rsid w:val="00C158D6"/>
    <w:rsid w:val="00C167EC"/>
    <w:rsid w:val="00C170F7"/>
    <w:rsid w:val="00C17410"/>
    <w:rsid w:val="00C20B7B"/>
    <w:rsid w:val="00C20D89"/>
    <w:rsid w:val="00C2116F"/>
    <w:rsid w:val="00C21490"/>
    <w:rsid w:val="00C214EF"/>
    <w:rsid w:val="00C26C7C"/>
    <w:rsid w:val="00C27313"/>
    <w:rsid w:val="00C302A8"/>
    <w:rsid w:val="00C3085D"/>
    <w:rsid w:val="00C312E7"/>
    <w:rsid w:val="00C313B1"/>
    <w:rsid w:val="00C31B33"/>
    <w:rsid w:val="00C322BE"/>
    <w:rsid w:val="00C35439"/>
    <w:rsid w:val="00C359CD"/>
    <w:rsid w:val="00C360B9"/>
    <w:rsid w:val="00C36FE4"/>
    <w:rsid w:val="00C4031F"/>
    <w:rsid w:val="00C40D84"/>
    <w:rsid w:val="00C40E1B"/>
    <w:rsid w:val="00C43BFF"/>
    <w:rsid w:val="00C4580C"/>
    <w:rsid w:val="00C45D8F"/>
    <w:rsid w:val="00C4608D"/>
    <w:rsid w:val="00C50A78"/>
    <w:rsid w:val="00C51C43"/>
    <w:rsid w:val="00C52B9A"/>
    <w:rsid w:val="00C534EE"/>
    <w:rsid w:val="00C546DF"/>
    <w:rsid w:val="00C5564F"/>
    <w:rsid w:val="00C57139"/>
    <w:rsid w:val="00C60376"/>
    <w:rsid w:val="00C6094F"/>
    <w:rsid w:val="00C60C5B"/>
    <w:rsid w:val="00C61618"/>
    <w:rsid w:val="00C61B68"/>
    <w:rsid w:val="00C63CF6"/>
    <w:rsid w:val="00C64784"/>
    <w:rsid w:val="00C71BC5"/>
    <w:rsid w:val="00C71FDE"/>
    <w:rsid w:val="00C7331D"/>
    <w:rsid w:val="00C73507"/>
    <w:rsid w:val="00C74242"/>
    <w:rsid w:val="00C7505E"/>
    <w:rsid w:val="00C7573E"/>
    <w:rsid w:val="00C75C14"/>
    <w:rsid w:val="00C76CA2"/>
    <w:rsid w:val="00C76EC5"/>
    <w:rsid w:val="00C77932"/>
    <w:rsid w:val="00C77BC3"/>
    <w:rsid w:val="00C77D49"/>
    <w:rsid w:val="00C843C6"/>
    <w:rsid w:val="00C8458E"/>
    <w:rsid w:val="00C84EE2"/>
    <w:rsid w:val="00C85C02"/>
    <w:rsid w:val="00C85E2F"/>
    <w:rsid w:val="00C87A91"/>
    <w:rsid w:val="00C87BC7"/>
    <w:rsid w:val="00C90257"/>
    <w:rsid w:val="00C92463"/>
    <w:rsid w:val="00C92E3A"/>
    <w:rsid w:val="00C937C7"/>
    <w:rsid w:val="00C9435D"/>
    <w:rsid w:val="00C947DE"/>
    <w:rsid w:val="00C964AF"/>
    <w:rsid w:val="00C9662A"/>
    <w:rsid w:val="00C97247"/>
    <w:rsid w:val="00CA0B50"/>
    <w:rsid w:val="00CA0D4C"/>
    <w:rsid w:val="00CA1A44"/>
    <w:rsid w:val="00CA1FD6"/>
    <w:rsid w:val="00CA316E"/>
    <w:rsid w:val="00CA3500"/>
    <w:rsid w:val="00CA5A34"/>
    <w:rsid w:val="00CA5BA7"/>
    <w:rsid w:val="00CA6513"/>
    <w:rsid w:val="00CA676C"/>
    <w:rsid w:val="00CA6F9D"/>
    <w:rsid w:val="00CB0059"/>
    <w:rsid w:val="00CB0741"/>
    <w:rsid w:val="00CB1561"/>
    <w:rsid w:val="00CB2B44"/>
    <w:rsid w:val="00CB2C30"/>
    <w:rsid w:val="00CB3BAD"/>
    <w:rsid w:val="00CB4CB2"/>
    <w:rsid w:val="00CB4F58"/>
    <w:rsid w:val="00CB50A1"/>
    <w:rsid w:val="00CB5616"/>
    <w:rsid w:val="00CB62A0"/>
    <w:rsid w:val="00CC18F6"/>
    <w:rsid w:val="00CC2269"/>
    <w:rsid w:val="00CC29CD"/>
    <w:rsid w:val="00CC3DD4"/>
    <w:rsid w:val="00CC4E9A"/>
    <w:rsid w:val="00CC6179"/>
    <w:rsid w:val="00CC6E88"/>
    <w:rsid w:val="00CC716D"/>
    <w:rsid w:val="00CD0203"/>
    <w:rsid w:val="00CD0BD2"/>
    <w:rsid w:val="00CD188F"/>
    <w:rsid w:val="00CD1B98"/>
    <w:rsid w:val="00CD6B0A"/>
    <w:rsid w:val="00CE0C35"/>
    <w:rsid w:val="00CE1AF9"/>
    <w:rsid w:val="00CE2C4F"/>
    <w:rsid w:val="00CE30B6"/>
    <w:rsid w:val="00CE41D7"/>
    <w:rsid w:val="00CE5F17"/>
    <w:rsid w:val="00CF0491"/>
    <w:rsid w:val="00CF1230"/>
    <w:rsid w:val="00CF1755"/>
    <w:rsid w:val="00CF1E76"/>
    <w:rsid w:val="00CF24F3"/>
    <w:rsid w:val="00CF2690"/>
    <w:rsid w:val="00CF27B4"/>
    <w:rsid w:val="00CF3246"/>
    <w:rsid w:val="00CF5110"/>
    <w:rsid w:val="00CF5771"/>
    <w:rsid w:val="00CF6244"/>
    <w:rsid w:val="00CF6A88"/>
    <w:rsid w:val="00CF705F"/>
    <w:rsid w:val="00CF77C0"/>
    <w:rsid w:val="00D005C0"/>
    <w:rsid w:val="00D009EF"/>
    <w:rsid w:val="00D029B7"/>
    <w:rsid w:val="00D03F18"/>
    <w:rsid w:val="00D03FC1"/>
    <w:rsid w:val="00D0401C"/>
    <w:rsid w:val="00D06A12"/>
    <w:rsid w:val="00D10F39"/>
    <w:rsid w:val="00D11DE5"/>
    <w:rsid w:val="00D12419"/>
    <w:rsid w:val="00D147B8"/>
    <w:rsid w:val="00D14CA2"/>
    <w:rsid w:val="00D15517"/>
    <w:rsid w:val="00D1772F"/>
    <w:rsid w:val="00D206B9"/>
    <w:rsid w:val="00D20843"/>
    <w:rsid w:val="00D2125A"/>
    <w:rsid w:val="00D21684"/>
    <w:rsid w:val="00D21FF3"/>
    <w:rsid w:val="00D222B5"/>
    <w:rsid w:val="00D22A20"/>
    <w:rsid w:val="00D23572"/>
    <w:rsid w:val="00D237EA"/>
    <w:rsid w:val="00D23F52"/>
    <w:rsid w:val="00D247D0"/>
    <w:rsid w:val="00D25AE3"/>
    <w:rsid w:val="00D25F69"/>
    <w:rsid w:val="00D2735B"/>
    <w:rsid w:val="00D30B18"/>
    <w:rsid w:val="00D31EAD"/>
    <w:rsid w:val="00D32B56"/>
    <w:rsid w:val="00D34498"/>
    <w:rsid w:val="00D3547A"/>
    <w:rsid w:val="00D3569C"/>
    <w:rsid w:val="00D360C0"/>
    <w:rsid w:val="00D37559"/>
    <w:rsid w:val="00D37856"/>
    <w:rsid w:val="00D4165D"/>
    <w:rsid w:val="00D41940"/>
    <w:rsid w:val="00D42110"/>
    <w:rsid w:val="00D42530"/>
    <w:rsid w:val="00D430DC"/>
    <w:rsid w:val="00D43F34"/>
    <w:rsid w:val="00D44D7B"/>
    <w:rsid w:val="00D44E1B"/>
    <w:rsid w:val="00D45507"/>
    <w:rsid w:val="00D4571C"/>
    <w:rsid w:val="00D4667E"/>
    <w:rsid w:val="00D46AA4"/>
    <w:rsid w:val="00D47915"/>
    <w:rsid w:val="00D50D8C"/>
    <w:rsid w:val="00D5216D"/>
    <w:rsid w:val="00D5343A"/>
    <w:rsid w:val="00D54840"/>
    <w:rsid w:val="00D54C3F"/>
    <w:rsid w:val="00D561D2"/>
    <w:rsid w:val="00D56CF2"/>
    <w:rsid w:val="00D57BCA"/>
    <w:rsid w:val="00D57F26"/>
    <w:rsid w:val="00D57F9C"/>
    <w:rsid w:val="00D61E2D"/>
    <w:rsid w:val="00D62BCD"/>
    <w:rsid w:val="00D62F80"/>
    <w:rsid w:val="00D62F9B"/>
    <w:rsid w:val="00D6304D"/>
    <w:rsid w:val="00D6461B"/>
    <w:rsid w:val="00D64A1E"/>
    <w:rsid w:val="00D64F0C"/>
    <w:rsid w:val="00D66845"/>
    <w:rsid w:val="00D66FEA"/>
    <w:rsid w:val="00D67339"/>
    <w:rsid w:val="00D70040"/>
    <w:rsid w:val="00D70B2A"/>
    <w:rsid w:val="00D71816"/>
    <w:rsid w:val="00D7250D"/>
    <w:rsid w:val="00D738B8"/>
    <w:rsid w:val="00D7592E"/>
    <w:rsid w:val="00D75FE9"/>
    <w:rsid w:val="00D76153"/>
    <w:rsid w:val="00D77610"/>
    <w:rsid w:val="00D804D6"/>
    <w:rsid w:val="00D8219C"/>
    <w:rsid w:val="00D82A03"/>
    <w:rsid w:val="00D83012"/>
    <w:rsid w:val="00D839A9"/>
    <w:rsid w:val="00D84B3B"/>
    <w:rsid w:val="00D859FF"/>
    <w:rsid w:val="00D8616E"/>
    <w:rsid w:val="00D86DC1"/>
    <w:rsid w:val="00D87B58"/>
    <w:rsid w:val="00D9095B"/>
    <w:rsid w:val="00D9098E"/>
    <w:rsid w:val="00D9399B"/>
    <w:rsid w:val="00D93A2E"/>
    <w:rsid w:val="00D9437F"/>
    <w:rsid w:val="00D95EC2"/>
    <w:rsid w:val="00D96D61"/>
    <w:rsid w:val="00D96E4B"/>
    <w:rsid w:val="00D97753"/>
    <w:rsid w:val="00D97D64"/>
    <w:rsid w:val="00DA0ACD"/>
    <w:rsid w:val="00DA2DAE"/>
    <w:rsid w:val="00DA56BA"/>
    <w:rsid w:val="00DA5D06"/>
    <w:rsid w:val="00DA602C"/>
    <w:rsid w:val="00DA6878"/>
    <w:rsid w:val="00DA6BB7"/>
    <w:rsid w:val="00DB1536"/>
    <w:rsid w:val="00DB1A30"/>
    <w:rsid w:val="00DB2FF8"/>
    <w:rsid w:val="00DB50A7"/>
    <w:rsid w:val="00DB68A9"/>
    <w:rsid w:val="00DC0480"/>
    <w:rsid w:val="00DC111D"/>
    <w:rsid w:val="00DC2172"/>
    <w:rsid w:val="00DC23F6"/>
    <w:rsid w:val="00DC3459"/>
    <w:rsid w:val="00DC3AF9"/>
    <w:rsid w:val="00DC674B"/>
    <w:rsid w:val="00DC6824"/>
    <w:rsid w:val="00DC7549"/>
    <w:rsid w:val="00DC7BC2"/>
    <w:rsid w:val="00DD041F"/>
    <w:rsid w:val="00DD10BB"/>
    <w:rsid w:val="00DD19D6"/>
    <w:rsid w:val="00DD2BD1"/>
    <w:rsid w:val="00DD3F5C"/>
    <w:rsid w:val="00DD4368"/>
    <w:rsid w:val="00DD4526"/>
    <w:rsid w:val="00DD4AB4"/>
    <w:rsid w:val="00DD568B"/>
    <w:rsid w:val="00DD5B15"/>
    <w:rsid w:val="00DD7643"/>
    <w:rsid w:val="00DE08F0"/>
    <w:rsid w:val="00DE0A4A"/>
    <w:rsid w:val="00DE0C03"/>
    <w:rsid w:val="00DE0E21"/>
    <w:rsid w:val="00DE1D6F"/>
    <w:rsid w:val="00DE26F9"/>
    <w:rsid w:val="00DE2C74"/>
    <w:rsid w:val="00DE2F9C"/>
    <w:rsid w:val="00DE3243"/>
    <w:rsid w:val="00DE4014"/>
    <w:rsid w:val="00DE4415"/>
    <w:rsid w:val="00DE4BD9"/>
    <w:rsid w:val="00DE626F"/>
    <w:rsid w:val="00DE6360"/>
    <w:rsid w:val="00DE6FEB"/>
    <w:rsid w:val="00DF0355"/>
    <w:rsid w:val="00DF26AB"/>
    <w:rsid w:val="00DF2EC0"/>
    <w:rsid w:val="00DF4193"/>
    <w:rsid w:val="00DF4647"/>
    <w:rsid w:val="00DF520A"/>
    <w:rsid w:val="00DF65C4"/>
    <w:rsid w:val="00DF6DFC"/>
    <w:rsid w:val="00DF7057"/>
    <w:rsid w:val="00E00074"/>
    <w:rsid w:val="00E00C8F"/>
    <w:rsid w:val="00E01F4D"/>
    <w:rsid w:val="00E021F5"/>
    <w:rsid w:val="00E028D4"/>
    <w:rsid w:val="00E03DEF"/>
    <w:rsid w:val="00E060D6"/>
    <w:rsid w:val="00E0687C"/>
    <w:rsid w:val="00E0715F"/>
    <w:rsid w:val="00E07487"/>
    <w:rsid w:val="00E104FC"/>
    <w:rsid w:val="00E105F7"/>
    <w:rsid w:val="00E11EFE"/>
    <w:rsid w:val="00E1215C"/>
    <w:rsid w:val="00E12546"/>
    <w:rsid w:val="00E12679"/>
    <w:rsid w:val="00E12E66"/>
    <w:rsid w:val="00E14120"/>
    <w:rsid w:val="00E15AEB"/>
    <w:rsid w:val="00E15D64"/>
    <w:rsid w:val="00E171C7"/>
    <w:rsid w:val="00E17B6B"/>
    <w:rsid w:val="00E20D32"/>
    <w:rsid w:val="00E22B3E"/>
    <w:rsid w:val="00E239C9"/>
    <w:rsid w:val="00E23AB2"/>
    <w:rsid w:val="00E261E0"/>
    <w:rsid w:val="00E26278"/>
    <w:rsid w:val="00E26624"/>
    <w:rsid w:val="00E27FDA"/>
    <w:rsid w:val="00E316C0"/>
    <w:rsid w:val="00E3215B"/>
    <w:rsid w:val="00E3243D"/>
    <w:rsid w:val="00E337B6"/>
    <w:rsid w:val="00E34054"/>
    <w:rsid w:val="00E348F8"/>
    <w:rsid w:val="00E34BE6"/>
    <w:rsid w:val="00E355DB"/>
    <w:rsid w:val="00E36EA2"/>
    <w:rsid w:val="00E4002A"/>
    <w:rsid w:val="00E402A0"/>
    <w:rsid w:val="00E4142B"/>
    <w:rsid w:val="00E41D9F"/>
    <w:rsid w:val="00E4252D"/>
    <w:rsid w:val="00E42756"/>
    <w:rsid w:val="00E42DA0"/>
    <w:rsid w:val="00E43268"/>
    <w:rsid w:val="00E46321"/>
    <w:rsid w:val="00E47238"/>
    <w:rsid w:val="00E4725C"/>
    <w:rsid w:val="00E52AB2"/>
    <w:rsid w:val="00E54346"/>
    <w:rsid w:val="00E55D30"/>
    <w:rsid w:val="00E55DF7"/>
    <w:rsid w:val="00E5623A"/>
    <w:rsid w:val="00E564AD"/>
    <w:rsid w:val="00E56A63"/>
    <w:rsid w:val="00E56C28"/>
    <w:rsid w:val="00E572C5"/>
    <w:rsid w:val="00E6004B"/>
    <w:rsid w:val="00E60478"/>
    <w:rsid w:val="00E606DA"/>
    <w:rsid w:val="00E63D00"/>
    <w:rsid w:val="00E63E07"/>
    <w:rsid w:val="00E63F12"/>
    <w:rsid w:val="00E64A5F"/>
    <w:rsid w:val="00E65A2A"/>
    <w:rsid w:val="00E65D39"/>
    <w:rsid w:val="00E6635F"/>
    <w:rsid w:val="00E669AF"/>
    <w:rsid w:val="00E6772F"/>
    <w:rsid w:val="00E71D09"/>
    <w:rsid w:val="00E7229E"/>
    <w:rsid w:val="00E731EE"/>
    <w:rsid w:val="00E73E3C"/>
    <w:rsid w:val="00E74178"/>
    <w:rsid w:val="00E74491"/>
    <w:rsid w:val="00E74F6F"/>
    <w:rsid w:val="00E7569A"/>
    <w:rsid w:val="00E75900"/>
    <w:rsid w:val="00E75FE0"/>
    <w:rsid w:val="00E7740F"/>
    <w:rsid w:val="00E800F7"/>
    <w:rsid w:val="00E80A03"/>
    <w:rsid w:val="00E81431"/>
    <w:rsid w:val="00E82466"/>
    <w:rsid w:val="00E83B2A"/>
    <w:rsid w:val="00E84BCE"/>
    <w:rsid w:val="00E85515"/>
    <w:rsid w:val="00E8603E"/>
    <w:rsid w:val="00E86626"/>
    <w:rsid w:val="00E87419"/>
    <w:rsid w:val="00E9094C"/>
    <w:rsid w:val="00E926A7"/>
    <w:rsid w:val="00E94A2B"/>
    <w:rsid w:val="00E954A8"/>
    <w:rsid w:val="00E964BE"/>
    <w:rsid w:val="00E96AB3"/>
    <w:rsid w:val="00E96E39"/>
    <w:rsid w:val="00E970A9"/>
    <w:rsid w:val="00E974DF"/>
    <w:rsid w:val="00E974E2"/>
    <w:rsid w:val="00EA0154"/>
    <w:rsid w:val="00EA0451"/>
    <w:rsid w:val="00EA1AA9"/>
    <w:rsid w:val="00EA1AF1"/>
    <w:rsid w:val="00EA33EC"/>
    <w:rsid w:val="00EA366C"/>
    <w:rsid w:val="00EA4781"/>
    <w:rsid w:val="00EA607B"/>
    <w:rsid w:val="00EA65B4"/>
    <w:rsid w:val="00EA6978"/>
    <w:rsid w:val="00EA7E63"/>
    <w:rsid w:val="00EB04DC"/>
    <w:rsid w:val="00EB1AC6"/>
    <w:rsid w:val="00EB2517"/>
    <w:rsid w:val="00EB33D3"/>
    <w:rsid w:val="00EB3837"/>
    <w:rsid w:val="00EB5FEA"/>
    <w:rsid w:val="00EB782E"/>
    <w:rsid w:val="00EB784C"/>
    <w:rsid w:val="00EC0F0C"/>
    <w:rsid w:val="00EC168B"/>
    <w:rsid w:val="00EC1E01"/>
    <w:rsid w:val="00EC325D"/>
    <w:rsid w:val="00EC35E6"/>
    <w:rsid w:val="00EC3A4D"/>
    <w:rsid w:val="00EC45DC"/>
    <w:rsid w:val="00EC4609"/>
    <w:rsid w:val="00EC4895"/>
    <w:rsid w:val="00EC5230"/>
    <w:rsid w:val="00EC53F9"/>
    <w:rsid w:val="00EC5579"/>
    <w:rsid w:val="00EC5F97"/>
    <w:rsid w:val="00EC711A"/>
    <w:rsid w:val="00EC7321"/>
    <w:rsid w:val="00EC7524"/>
    <w:rsid w:val="00EC7E69"/>
    <w:rsid w:val="00ED0085"/>
    <w:rsid w:val="00ED0459"/>
    <w:rsid w:val="00ED08E5"/>
    <w:rsid w:val="00ED0BD1"/>
    <w:rsid w:val="00ED1DB4"/>
    <w:rsid w:val="00ED1F7F"/>
    <w:rsid w:val="00ED3049"/>
    <w:rsid w:val="00ED333C"/>
    <w:rsid w:val="00ED34A7"/>
    <w:rsid w:val="00ED4B76"/>
    <w:rsid w:val="00ED5219"/>
    <w:rsid w:val="00ED5808"/>
    <w:rsid w:val="00ED6770"/>
    <w:rsid w:val="00ED7622"/>
    <w:rsid w:val="00ED7FFE"/>
    <w:rsid w:val="00EE1588"/>
    <w:rsid w:val="00EE1760"/>
    <w:rsid w:val="00EE1C40"/>
    <w:rsid w:val="00EE2947"/>
    <w:rsid w:val="00EE2959"/>
    <w:rsid w:val="00EE33B1"/>
    <w:rsid w:val="00EE36F1"/>
    <w:rsid w:val="00EE4033"/>
    <w:rsid w:val="00EE4F96"/>
    <w:rsid w:val="00EE5677"/>
    <w:rsid w:val="00EE6223"/>
    <w:rsid w:val="00EE7217"/>
    <w:rsid w:val="00EE7335"/>
    <w:rsid w:val="00EF05B4"/>
    <w:rsid w:val="00EF3699"/>
    <w:rsid w:val="00EF4FC1"/>
    <w:rsid w:val="00EF5A1D"/>
    <w:rsid w:val="00EF6318"/>
    <w:rsid w:val="00EF63E3"/>
    <w:rsid w:val="00EF6B0B"/>
    <w:rsid w:val="00EF72EE"/>
    <w:rsid w:val="00EF7495"/>
    <w:rsid w:val="00EF7AF1"/>
    <w:rsid w:val="00F00DB6"/>
    <w:rsid w:val="00F01F0C"/>
    <w:rsid w:val="00F02FB4"/>
    <w:rsid w:val="00F02FC3"/>
    <w:rsid w:val="00F03726"/>
    <w:rsid w:val="00F03F79"/>
    <w:rsid w:val="00F045A9"/>
    <w:rsid w:val="00F05B0F"/>
    <w:rsid w:val="00F06A58"/>
    <w:rsid w:val="00F06E04"/>
    <w:rsid w:val="00F07169"/>
    <w:rsid w:val="00F07D8C"/>
    <w:rsid w:val="00F10079"/>
    <w:rsid w:val="00F104A3"/>
    <w:rsid w:val="00F109B6"/>
    <w:rsid w:val="00F115DF"/>
    <w:rsid w:val="00F119F6"/>
    <w:rsid w:val="00F12A00"/>
    <w:rsid w:val="00F14DF2"/>
    <w:rsid w:val="00F14F54"/>
    <w:rsid w:val="00F15528"/>
    <w:rsid w:val="00F16CEE"/>
    <w:rsid w:val="00F17BBF"/>
    <w:rsid w:val="00F211F6"/>
    <w:rsid w:val="00F2137B"/>
    <w:rsid w:val="00F22399"/>
    <w:rsid w:val="00F239B9"/>
    <w:rsid w:val="00F24062"/>
    <w:rsid w:val="00F24462"/>
    <w:rsid w:val="00F24988"/>
    <w:rsid w:val="00F24BB9"/>
    <w:rsid w:val="00F24F40"/>
    <w:rsid w:val="00F25F69"/>
    <w:rsid w:val="00F2774E"/>
    <w:rsid w:val="00F27791"/>
    <w:rsid w:val="00F277C1"/>
    <w:rsid w:val="00F30083"/>
    <w:rsid w:val="00F30BA4"/>
    <w:rsid w:val="00F31173"/>
    <w:rsid w:val="00F31807"/>
    <w:rsid w:val="00F319E5"/>
    <w:rsid w:val="00F32533"/>
    <w:rsid w:val="00F32C32"/>
    <w:rsid w:val="00F32F84"/>
    <w:rsid w:val="00F349CD"/>
    <w:rsid w:val="00F35539"/>
    <w:rsid w:val="00F35972"/>
    <w:rsid w:val="00F37122"/>
    <w:rsid w:val="00F41697"/>
    <w:rsid w:val="00F41B33"/>
    <w:rsid w:val="00F42D61"/>
    <w:rsid w:val="00F432FA"/>
    <w:rsid w:val="00F44320"/>
    <w:rsid w:val="00F46839"/>
    <w:rsid w:val="00F47299"/>
    <w:rsid w:val="00F516A5"/>
    <w:rsid w:val="00F51D40"/>
    <w:rsid w:val="00F52189"/>
    <w:rsid w:val="00F55E65"/>
    <w:rsid w:val="00F575A2"/>
    <w:rsid w:val="00F608EC"/>
    <w:rsid w:val="00F60F96"/>
    <w:rsid w:val="00F617BE"/>
    <w:rsid w:val="00F62764"/>
    <w:rsid w:val="00F63088"/>
    <w:rsid w:val="00F6441C"/>
    <w:rsid w:val="00F67936"/>
    <w:rsid w:val="00F70571"/>
    <w:rsid w:val="00F709FA"/>
    <w:rsid w:val="00F71447"/>
    <w:rsid w:val="00F73C8D"/>
    <w:rsid w:val="00F752C4"/>
    <w:rsid w:val="00F75536"/>
    <w:rsid w:val="00F76AF1"/>
    <w:rsid w:val="00F76D84"/>
    <w:rsid w:val="00F806BA"/>
    <w:rsid w:val="00F83011"/>
    <w:rsid w:val="00F831C3"/>
    <w:rsid w:val="00F84083"/>
    <w:rsid w:val="00F873E2"/>
    <w:rsid w:val="00F90B43"/>
    <w:rsid w:val="00F94928"/>
    <w:rsid w:val="00F9735E"/>
    <w:rsid w:val="00FA0D48"/>
    <w:rsid w:val="00FA0E0E"/>
    <w:rsid w:val="00FA1D6F"/>
    <w:rsid w:val="00FA2E95"/>
    <w:rsid w:val="00FA3831"/>
    <w:rsid w:val="00FA4CFB"/>
    <w:rsid w:val="00FA5796"/>
    <w:rsid w:val="00FA7994"/>
    <w:rsid w:val="00FB024F"/>
    <w:rsid w:val="00FB143A"/>
    <w:rsid w:val="00FB24BA"/>
    <w:rsid w:val="00FB25A4"/>
    <w:rsid w:val="00FB3198"/>
    <w:rsid w:val="00FB385D"/>
    <w:rsid w:val="00FB3DCE"/>
    <w:rsid w:val="00FB47C0"/>
    <w:rsid w:val="00FB5861"/>
    <w:rsid w:val="00FB6645"/>
    <w:rsid w:val="00FB676F"/>
    <w:rsid w:val="00FB680E"/>
    <w:rsid w:val="00FB6E49"/>
    <w:rsid w:val="00FB720A"/>
    <w:rsid w:val="00FB7847"/>
    <w:rsid w:val="00FB7B06"/>
    <w:rsid w:val="00FC1D3F"/>
    <w:rsid w:val="00FC58C6"/>
    <w:rsid w:val="00FD095D"/>
    <w:rsid w:val="00FD10E8"/>
    <w:rsid w:val="00FD1DA5"/>
    <w:rsid w:val="00FD2FEF"/>
    <w:rsid w:val="00FD488A"/>
    <w:rsid w:val="00FD5230"/>
    <w:rsid w:val="00FD593A"/>
    <w:rsid w:val="00FD72A4"/>
    <w:rsid w:val="00FE0F31"/>
    <w:rsid w:val="00FE13DE"/>
    <w:rsid w:val="00FE15E7"/>
    <w:rsid w:val="00FE19C3"/>
    <w:rsid w:val="00FE2815"/>
    <w:rsid w:val="00FE747B"/>
    <w:rsid w:val="00FF00F4"/>
    <w:rsid w:val="00FF1F86"/>
    <w:rsid w:val="00FF3A47"/>
    <w:rsid w:val="00FF3B01"/>
    <w:rsid w:val="00FF42DA"/>
    <w:rsid w:val="00FF545D"/>
    <w:rsid w:val="00FF6460"/>
    <w:rsid w:val="00FF77CB"/>
    <w:rsid w:val="00FF78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175B510E-7AE2-4393-869F-EB7EC982F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E04"/>
    <w:rPr>
      <w:rFonts w:ascii="Arial" w:hAnsi="Arial"/>
      <w:sz w:val="22"/>
      <w:szCs w:val="24"/>
      <w:lang w:eastAsia="en-US"/>
    </w:rPr>
  </w:style>
  <w:style w:type="paragraph" w:styleId="Heading1">
    <w:name w:val="heading 1"/>
    <w:basedOn w:val="Normal"/>
    <w:next w:val="Heading2"/>
    <w:link w:val="Heading1Char"/>
    <w:uiPriority w:val="99"/>
    <w:qFormat/>
    <w:rsid w:val="00AB4A62"/>
    <w:pPr>
      <w:keepNext/>
      <w:pageBreakBefore/>
      <w:numPr>
        <w:numId w:val="15"/>
      </w:numPr>
      <w:tabs>
        <w:tab w:val="clear" w:pos="1712"/>
        <w:tab w:val="num" w:pos="360"/>
      </w:tabs>
      <w:spacing w:before="240" w:after="120"/>
      <w:ind w:left="0" w:firstLine="0"/>
      <w:outlineLvl w:val="0"/>
    </w:pPr>
    <w:rPr>
      <w:rFonts w:ascii="Verdana" w:hAnsi="Verdana" w:cs="Arial"/>
      <w:b/>
      <w:bCs/>
      <w:kern w:val="32"/>
      <w:sz w:val="32"/>
      <w:szCs w:val="32"/>
    </w:rPr>
  </w:style>
  <w:style w:type="paragraph" w:styleId="Heading2">
    <w:name w:val="heading 2"/>
    <w:basedOn w:val="Heading1"/>
    <w:next w:val="para"/>
    <w:link w:val="Heading2Char"/>
    <w:uiPriority w:val="99"/>
    <w:qFormat/>
    <w:rsid w:val="00AB4A62"/>
    <w:pPr>
      <w:pageBreakBefore w:val="0"/>
      <w:numPr>
        <w:ilvl w:val="1"/>
      </w:numPr>
      <w:tabs>
        <w:tab w:val="clear" w:pos="2432"/>
        <w:tab w:val="num" w:pos="360"/>
      </w:tabs>
      <w:ind w:left="0" w:firstLine="0"/>
      <w:outlineLvl w:val="1"/>
    </w:pPr>
    <w:rPr>
      <w:bCs w:val="0"/>
      <w:iCs/>
      <w:sz w:val="24"/>
      <w:szCs w:val="24"/>
    </w:rPr>
  </w:style>
  <w:style w:type="paragraph" w:styleId="Heading3">
    <w:name w:val="heading 3"/>
    <w:basedOn w:val="Normal"/>
    <w:next w:val="para"/>
    <w:link w:val="Heading3Char"/>
    <w:uiPriority w:val="99"/>
    <w:qFormat/>
    <w:rsid w:val="00AB4A62"/>
    <w:pPr>
      <w:keepNext/>
      <w:numPr>
        <w:ilvl w:val="2"/>
        <w:numId w:val="15"/>
      </w:numPr>
      <w:tabs>
        <w:tab w:val="clear" w:pos="3152"/>
        <w:tab w:val="num" w:pos="360"/>
      </w:tabs>
      <w:spacing w:before="240" w:after="120"/>
      <w:ind w:left="0" w:firstLine="0"/>
      <w:outlineLvl w:val="2"/>
    </w:pPr>
    <w:rPr>
      <w:rFonts w:ascii="Verdana" w:hAnsi="Verdana" w:cs="Arial"/>
      <w:b/>
      <w:bCs/>
      <w:szCs w:val="22"/>
    </w:rPr>
  </w:style>
  <w:style w:type="paragraph" w:styleId="Heading4">
    <w:name w:val="heading 4"/>
    <w:basedOn w:val="Normal"/>
    <w:next w:val="para"/>
    <w:link w:val="Heading4Char"/>
    <w:uiPriority w:val="99"/>
    <w:qFormat/>
    <w:rsid w:val="00AB4A62"/>
    <w:pPr>
      <w:keepNext/>
      <w:numPr>
        <w:ilvl w:val="3"/>
        <w:numId w:val="15"/>
      </w:numPr>
      <w:tabs>
        <w:tab w:val="clear" w:pos="3872"/>
        <w:tab w:val="num" w:pos="360"/>
        <w:tab w:val="left" w:pos="2410"/>
      </w:tabs>
      <w:spacing w:before="120" w:after="120"/>
      <w:ind w:left="0" w:firstLine="0"/>
      <w:outlineLvl w:val="3"/>
    </w:pPr>
    <w:rPr>
      <w:rFonts w:ascii="Verdana" w:hAnsi="Verdana"/>
      <w:b/>
      <w:bCs/>
    </w:rPr>
  </w:style>
  <w:style w:type="paragraph" w:styleId="Heading5">
    <w:name w:val="heading 5"/>
    <w:basedOn w:val="Normal"/>
    <w:next w:val="para"/>
    <w:link w:val="Heading5Char"/>
    <w:uiPriority w:val="99"/>
    <w:qFormat/>
    <w:rsid w:val="00AB4A62"/>
    <w:pPr>
      <w:numPr>
        <w:ilvl w:val="4"/>
        <w:numId w:val="15"/>
      </w:numPr>
      <w:tabs>
        <w:tab w:val="clear" w:pos="4592"/>
        <w:tab w:val="num" w:pos="360"/>
        <w:tab w:val="left" w:pos="2410"/>
      </w:tabs>
      <w:spacing w:before="120" w:after="120"/>
      <w:ind w:left="0" w:firstLine="0"/>
      <w:outlineLvl w:val="4"/>
    </w:pPr>
    <w:rPr>
      <w:rFonts w:ascii="Verdana" w:hAnsi="Verdana"/>
      <w:b/>
      <w:bCs/>
      <w:i/>
      <w:iCs/>
      <w:sz w:val="18"/>
      <w:szCs w:val="18"/>
    </w:rPr>
  </w:style>
  <w:style w:type="paragraph" w:styleId="Heading6">
    <w:name w:val="heading 6"/>
    <w:basedOn w:val="Normal"/>
    <w:next w:val="para"/>
    <w:link w:val="Heading6Char"/>
    <w:uiPriority w:val="99"/>
    <w:qFormat/>
    <w:rsid w:val="00AB4A62"/>
    <w:pPr>
      <w:spacing w:before="120" w:after="120"/>
      <w:ind w:left="993"/>
      <w:outlineLvl w:val="5"/>
    </w:pPr>
    <w:rPr>
      <w:rFonts w:ascii="Verdana" w:hAnsi="Verdana"/>
      <w:b/>
      <w:bCs/>
    </w:rPr>
  </w:style>
  <w:style w:type="paragraph" w:styleId="Heading7">
    <w:name w:val="heading 7"/>
    <w:basedOn w:val="Normal"/>
    <w:next w:val="para"/>
    <w:link w:val="Heading7Char"/>
    <w:uiPriority w:val="99"/>
    <w:qFormat/>
    <w:rsid w:val="00AB4A62"/>
    <w:pPr>
      <w:spacing w:before="120" w:after="120"/>
      <w:ind w:left="992"/>
      <w:outlineLvl w:val="6"/>
    </w:pPr>
    <w:rPr>
      <w:rFonts w:ascii="Verdana" w:hAnsi="Verdana"/>
      <w:b/>
      <w:i/>
      <w:sz w:val="18"/>
      <w:szCs w:val="18"/>
    </w:rPr>
  </w:style>
  <w:style w:type="paragraph" w:styleId="Heading8">
    <w:name w:val="heading 8"/>
    <w:basedOn w:val="Normal"/>
    <w:next w:val="Normal"/>
    <w:link w:val="Heading8Char"/>
    <w:uiPriority w:val="99"/>
    <w:qFormat/>
    <w:rsid w:val="00AB4A62"/>
    <w:pPr>
      <w:numPr>
        <w:ilvl w:val="7"/>
        <w:numId w:val="15"/>
      </w:numPr>
      <w:tabs>
        <w:tab w:val="clear" w:pos="6752"/>
        <w:tab w:val="num" w:pos="360"/>
      </w:tabs>
      <w:spacing w:before="240" w:after="60"/>
      <w:ind w:left="0" w:firstLine="0"/>
      <w:outlineLvl w:val="7"/>
    </w:pPr>
    <w:rPr>
      <w:rFonts w:ascii="Times New Roman" w:hAnsi="Times New Roman"/>
      <w:i/>
      <w:iCs/>
      <w:sz w:val="24"/>
    </w:rPr>
  </w:style>
  <w:style w:type="paragraph" w:styleId="Heading9">
    <w:name w:val="heading 9"/>
    <w:basedOn w:val="Normal"/>
    <w:next w:val="Normal"/>
    <w:link w:val="Heading9Char"/>
    <w:uiPriority w:val="99"/>
    <w:qFormat/>
    <w:rsid w:val="00AB4A62"/>
    <w:pPr>
      <w:numPr>
        <w:ilvl w:val="8"/>
        <w:numId w:val="15"/>
      </w:numPr>
      <w:tabs>
        <w:tab w:val="clear" w:pos="7472"/>
        <w:tab w:val="num" w:pos="360"/>
      </w:tabs>
      <w:spacing w:before="240"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6B5"/>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semiHidden/>
    <w:rsid w:val="004976B5"/>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semiHidden/>
    <w:rsid w:val="004976B5"/>
    <w:rPr>
      <w:rFonts w:ascii="Cambria" w:eastAsia="Times New Roman" w:hAnsi="Cambria" w:cs="Times New Roman"/>
      <w:b/>
      <w:bCs/>
      <w:sz w:val="26"/>
      <w:szCs w:val="26"/>
      <w:lang w:eastAsia="en-US"/>
    </w:rPr>
  </w:style>
  <w:style w:type="character" w:customStyle="1" w:styleId="Heading4Char">
    <w:name w:val="Heading 4 Char"/>
    <w:basedOn w:val="DefaultParagraphFont"/>
    <w:link w:val="Heading4"/>
    <w:uiPriority w:val="9"/>
    <w:semiHidden/>
    <w:rsid w:val="004976B5"/>
    <w:rPr>
      <w:rFonts w:ascii="Calibri" w:eastAsia="Times New Roman" w:hAnsi="Calibri" w:cs="Times New Roman"/>
      <w:b/>
      <w:bCs/>
      <w:sz w:val="28"/>
      <w:szCs w:val="28"/>
      <w:lang w:eastAsia="en-US"/>
    </w:rPr>
  </w:style>
  <w:style w:type="character" w:customStyle="1" w:styleId="Heading5Char">
    <w:name w:val="Heading 5 Char"/>
    <w:basedOn w:val="DefaultParagraphFont"/>
    <w:link w:val="Heading5"/>
    <w:uiPriority w:val="9"/>
    <w:semiHidden/>
    <w:rsid w:val="004976B5"/>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uiPriority w:val="9"/>
    <w:semiHidden/>
    <w:rsid w:val="004976B5"/>
    <w:rPr>
      <w:rFonts w:ascii="Calibri" w:eastAsia="Times New Roman" w:hAnsi="Calibri" w:cs="Times New Roman"/>
      <w:b/>
      <w:bCs/>
      <w:lang w:eastAsia="en-US"/>
    </w:rPr>
  </w:style>
  <w:style w:type="character" w:customStyle="1" w:styleId="Heading7Char">
    <w:name w:val="Heading 7 Char"/>
    <w:basedOn w:val="DefaultParagraphFont"/>
    <w:link w:val="Heading7"/>
    <w:uiPriority w:val="9"/>
    <w:semiHidden/>
    <w:rsid w:val="004976B5"/>
    <w:rPr>
      <w:rFonts w:ascii="Calibri" w:eastAsia="Times New Roman" w:hAnsi="Calibri" w:cs="Times New Roman"/>
      <w:sz w:val="24"/>
      <w:szCs w:val="24"/>
      <w:lang w:eastAsia="en-US"/>
    </w:rPr>
  </w:style>
  <w:style w:type="character" w:customStyle="1" w:styleId="Heading8Char">
    <w:name w:val="Heading 8 Char"/>
    <w:basedOn w:val="DefaultParagraphFont"/>
    <w:link w:val="Heading8"/>
    <w:uiPriority w:val="9"/>
    <w:semiHidden/>
    <w:rsid w:val="004976B5"/>
    <w:rPr>
      <w:rFonts w:ascii="Calibri" w:eastAsia="Times New Roman" w:hAnsi="Calibri" w:cs="Times New Roman"/>
      <w:i/>
      <w:iCs/>
      <w:sz w:val="24"/>
      <w:szCs w:val="24"/>
      <w:lang w:eastAsia="en-US"/>
    </w:rPr>
  </w:style>
  <w:style w:type="character" w:customStyle="1" w:styleId="Heading9Char">
    <w:name w:val="Heading 9 Char"/>
    <w:basedOn w:val="DefaultParagraphFont"/>
    <w:link w:val="Heading9"/>
    <w:uiPriority w:val="9"/>
    <w:semiHidden/>
    <w:rsid w:val="004976B5"/>
    <w:rPr>
      <w:rFonts w:ascii="Cambria" w:eastAsia="Times New Roman" w:hAnsi="Cambria" w:cs="Times New Roman"/>
      <w:lang w:eastAsia="en-US"/>
    </w:rPr>
  </w:style>
  <w:style w:type="paragraph" w:styleId="BlockText">
    <w:name w:val="Block Text"/>
    <w:basedOn w:val="Normal"/>
    <w:uiPriority w:val="99"/>
    <w:semiHidden/>
    <w:rsid w:val="00AB4A62"/>
    <w:pPr>
      <w:spacing w:after="120"/>
      <w:ind w:left="1440" w:right="1440"/>
    </w:pPr>
  </w:style>
  <w:style w:type="paragraph" w:styleId="BodyText">
    <w:name w:val="Body Text"/>
    <w:basedOn w:val="Normal"/>
    <w:link w:val="BodyTextChar"/>
    <w:uiPriority w:val="99"/>
    <w:semiHidden/>
    <w:rsid w:val="00AB4A62"/>
    <w:pPr>
      <w:spacing w:after="120"/>
    </w:pPr>
  </w:style>
  <w:style w:type="character" w:customStyle="1" w:styleId="BodyTextChar">
    <w:name w:val="Body Text Char"/>
    <w:basedOn w:val="DefaultParagraphFont"/>
    <w:link w:val="BodyText"/>
    <w:uiPriority w:val="99"/>
    <w:semiHidden/>
    <w:rsid w:val="004976B5"/>
    <w:rPr>
      <w:rFonts w:ascii="Arial" w:hAnsi="Arial"/>
      <w:szCs w:val="24"/>
      <w:lang w:eastAsia="en-US"/>
    </w:rPr>
  </w:style>
  <w:style w:type="paragraph" w:styleId="BodyText2">
    <w:name w:val="Body Text 2"/>
    <w:basedOn w:val="Normal"/>
    <w:link w:val="BodyText2Char"/>
    <w:uiPriority w:val="99"/>
    <w:semiHidden/>
    <w:rsid w:val="00AB4A62"/>
    <w:pPr>
      <w:spacing w:after="120" w:line="480" w:lineRule="auto"/>
    </w:pPr>
  </w:style>
  <w:style w:type="character" w:customStyle="1" w:styleId="BodyText2Char">
    <w:name w:val="Body Text 2 Char"/>
    <w:basedOn w:val="DefaultParagraphFont"/>
    <w:link w:val="BodyText2"/>
    <w:uiPriority w:val="99"/>
    <w:semiHidden/>
    <w:rsid w:val="004976B5"/>
    <w:rPr>
      <w:rFonts w:ascii="Arial" w:hAnsi="Arial"/>
      <w:szCs w:val="24"/>
      <w:lang w:eastAsia="en-US"/>
    </w:rPr>
  </w:style>
  <w:style w:type="paragraph" w:styleId="BodyText3">
    <w:name w:val="Body Text 3"/>
    <w:basedOn w:val="Normal"/>
    <w:link w:val="BodyText3Char"/>
    <w:uiPriority w:val="99"/>
    <w:semiHidden/>
    <w:rsid w:val="00AB4A62"/>
    <w:pPr>
      <w:spacing w:after="120"/>
    </w:pPr>
    <w:rPr>
      <w:sz w:val="16"/>
      <w:szCs w:val="16"/>
    </w:rPr>
  </w:style>
  <w:style w:type="character" w:customStyle="1" w:styleId="BodyText3Char">
    <w:name w:val="Body Text 3 Char"/>
    <w:basedOn w:val="DefaultParagraphFont"/>
    <w:link w:val="BodyText3"/>
    <w:uiPriority w:val="99"/>
    <w:semiHidden/>
    <w:rsid w:val="004976B5"/>
    <w:rPr>
      <w:rFonts w:ascii="Arial" w:hAnsi="Arial"/>
      <w:sz w:val="16"/>
      <w:szCs w:val="16"/>
      <w:lang w:eastAsia="en-US"/>
    </w:rPr>
  </w:style>
  <w:style w:type="paragraph" w:styleId="BodyTextFirstIndent">
    <w:name w:val="Body Text First Indent"/>
    <w:basedOn w:val="BodyText"/>
    <w:link w:val="BodyTextFirstIndentChar"/>
    <w:uiPriority w:val="99"/>
    <w:semiHidden/>
    <w:rsid w:val="00AB4A62"/>
    <w:pPr>
      <w:ind w:firstLine="210"/>
    </w:pPr>
  </w:style>
  <w:style w:type="character" w:customStyle="1" w:styleId="BodyTextFirstIndentChar">
    <w:name w:val="Body Text First Indent Char"/>
    <w:basedOn w:val="BodyTextChar"/>
    <w:link w:val="BodyTextFirstIndent"/>
    <w:uiPriority w:val="99"/>
    <w:semiHidden/>
    <w:rsid w:val="004976B5"/>
    <w:rPr>
      <w:rFonts w:ascii="Arial" w:hAnsi="Arial"/>
      <w:szCs w:val="24"/>
      <w:lang w:eastAsia="en-US"/>
    </w:rPr>
  </w:style>
  <w:style w:type="paragraph" w:styleId="BodyTextIndent">
    <w:name w:val="Body Text Indent"/>
    <w:basedOn w:val="Normal"/>
    <w:link w:val="BodyTextIndentChar"/>
    <w:uiPriority w:val="99"/>
    <w:semiHidden/>
    <w:rsid w:val="00AB4A62"/>
    <w:pPr>
      <w:spacing w:after="120"/>
      <w:ind w:left="283"/>
    </w:pPr>
  </w:style>
  <w:style w:type="character" w:customStyle="1" w:styleId="BodyTextIndentChar">
    <w:name w:val="Body Text Indent Char"/>
    <w:basedOn w:val="DefaultParagraphFont"/>
    <w:link w:val="BodyTextIndent"/>
    <w:uiPriority w:val="99"/>
    <w:semiHidden/>
    <w:rsid w:val="004976B5"/>
    <w:rPr>
      <w:rFonts w:ascii="Arial" w:hAnsi="Arial"/>
      <w:szCs w:val="24"/>
      <w:lang w:eastAsia="en-US"/>
    </w:rPr>
  </w:style>
  <w:style w:type="paragraph" w:styleId="BodyTextFirstIndent2">
    <w:name w:val="Body Text First Indent 2"/>
    <w:basedOn w:val="BodyTextIndent"/>
    <w:link w:val="BodyTextFirstIndent2Char"/>
    <w:uiPriority w:val="99"/>
    <w:semiHidden/>
    <w:rsid w:val="00AB4A62"/>
    <w:pPr>
      <w:ind w:firstLine="210"/>
    </w:pPr>
  </w:style>
  <w:style w:type="character" w:customStyle="1" w:styleId="BodyTextFirstIndent2Char">
    <w:name w:val="Body Text First Indent 2 Char"/>
    <w:basedOn w:val="BodyTextIndentChar"/>
    <w:link w:val="BodyTextFirstIndent2"/>
    <w:uiPriority w:val="99"/>
    <w:semiHidden/>
    <w:rsid w:val="004976B5"/>
    <w:rPr>
      <w:rFonts w:ascii="Arial" w:hAnsi="Arial"/>
      <w:szCs w:val="24"/>
      <w:lang w:eastAsia="en-US"/>
    </w:rPr>
  </w:style>
  <w:style w:type="paragraph" w:styleId="BodyTextIndent2">
    <w:name w:val="Body Text Indent 2"/>
    <w:basedOn w:val="Normal"/>
    <w:link w:val="BodyTextIndent2Char"/>
    <w:uiPriority w:val="99"/>
    <w:semiHidden/>
    <w:rsid w:val="00AB4A62"/>
    <w:pPr>
      <w:spacing w:after="120" w:line="480" w:lineRule="auto"/>
      <w:ind w:left="283"/>
    </w:pPr>
  </w:style>
  <w:style w:type="character" w:customStyle="1" w:styleId="BodyTextIndent2Char">
    <w:name w:val="Body Text Indent 2 Char"/>
    <w:basedOn w:val="DefaultParagraphFont"/>
    <w:link w:val="BodyTextIndent2"/>
    <w:uiPriority w:val="99"/>
    <w:semiHidden/>
    <w:rsid w:val="004976B5"/>
    <w:rPr>
      <w:rFonts w:ascii="Arial" w:hAnsi="Arial"/>
      <w:szCs w:val="24"/>
      <w:lang w:eastAsia="en-US"/>
    </w:rPr>
  </w:style>
  <w:style w:type="paragraph" w:styleId="BodyTextIndent3">
    <w:name w:val="Body Text Indent 3"/>
    <w:basedOn w:val="Normal"/>
    <w:link w:val="BodyTextIndent3Char"/>
    <w:uiPriority w:val="99"/>
    <w:semiHidden/>
    <w:rsid w:val="00AB4A6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976B5"/>
    <w:rPr>
      <w:rFonts w:ascii="Arial" w:hAnsi="Arial"/>
      <w:sz w:val="16"/>
      <w:szCs w:val="16"/>
      <w:lang w:eastAsia="en-US"/>
    </w:rPr>
  </w:style>
  <w:style w:type="paragraph" w:customStyle="1" w:styleId="para">
    <w:name w:val="para"/>
    <w:basedOn w:val="Normal"/>
    <w:link w:val="paraChar"/>
    <w:uiPriority w:val="99"/>
    <w:rsid w:val="00AB4A62"/>
    <w:pPr>
      <w:spacing w:after="120"/>
      <w:ind w:left="993"/>
      <w:jc w:val="both"/>
    </w:pPr>
    <w:rPr>
      <w:rFonts w:ascii="Verdana" w:hAnsi="Verdana"/>
      <w:sz w:val="18"/>
      <w:szCs w:val="20"/>
    </w:rPr>
  </w:style>
  <w:style w:type="paragraph" w:customStyle="1" w:styleId="bullet">
    <w:name w:val="bullet"/>
    <w:basedOn w:val="para"/>
    <w:uiPriority w:val="99"/>
    <w:rsid w:val="00AB4A62"/>
    <w:pPr>
      <w:tabs>
        <w:tab w:val="left" w:pos="1418"/>
        <w:tab w:val="num" w:pos="1712"/>
      </w:tabs>
      <w:ind w:left="1712" w:hanging="360"/>
    </w:pPr>
  </w:style>
  <w:style w:type="paragraph" w:customStyle="1" w:styleId="Bulletinstruction">
    <w:name w:val="Bullet instruction"/>
    <w:basedOn w:val="bullet"/>
    <w:uiPriority w:val="99"/>
    <w:rsid w:val="00AB4A62"/>
    <w:pPr>
      <w:tabs>
        <w:tab w:val="clear" w:pos="1712"/>
        <w:tab w:val="left" w:pos="1843"/>
      </w:tabs>
      <w:ind w:left="0" w:firstLine="0"/>
    </w:pPr>
  </w:style>
  <w:style w:type="paragraph" w:customStyle="1" w:styleId="bullettable">
    <w:name w:val="bullet table"/>
    <w:basedOn w:val="bullet"/>
    <w:uiPriority w:val="99"/>
    <w:rsid w:val="00931CDB"/>
    <w:pPr>
      <w:numPr>
        <w:numId w:val="26"/>
      </w:numPr>
      <w:tabs>
        <w:tab w:val="clear" w:pos="1321"/>
        <w:tab w:val="clear" w:pos="1418"/>
        <w:tab w:val="left" w:pos="317"/>
      </w:tabs>
      <w:spacing w:before="60" w:after="60"/>
      <w:ind w:left="326" w:hanging="308"/>
    </w:pPr>
    <w:rPr>
      <w:sz w:val="16"/>
      <w:szCs w:val="16"/>
    </w:rPr>
  </w:style>
  <w:style w:type="paragraph" w:customStyle="1" w:styleId="Proceduretitle">
    <w:name w:val="Procedure title"/>
    <w:basedOn w:val="Normal"/>
    <w:next w:val="para"/>
    <w:uiPriority w:val="99"/>
    <w:rsid w:val="00AB4A62"/>
    <w:pPr>
      <w:spacing w:before="960" w:after="120"/>
      <w:jc w:val="center"/>
    </w:pPr>
    <w:rPr>
      <w:rFonts w:ascii="Verdana" w:hAnsi="Verdana" w:cs="Arial"/>
      <w:b/>
      <w:sz w:val="52"/>
      <w:szCs w:val="52"/>
    </w:rPr>
  </w:style>
  <w:style w:type="paragraph" w:customStyle="1" w:styleId="Servicearea">
    <w:name w:val="Service area"/>
    <w:basedOn w:val="Proceduretitle"/>
    <w:uiPriority w:val="99"/>
    <w:rsid w:val="00AB4A62"/>
    <w:pPr>
      <w:spacing w:before="360"/>
      <w:jc w:val="left"/>
    </w:pPr>
    <w:rPr>
      <w:sz w:val="22"/>
      <w:szCs w:val="22"/>
    </w:rPr>
  </w:style>
  <w:style w:type="paragraph" w:customStyle="1" w:styleId="Category">
    <w:name w:val="Category"/>
    <w:basedOn w:val="Servicearea"/>
    <w:uiPriority w:val="99"/>
    <w:rsid w:val="00AB4A62"/>
  </w:style>
  <w:style w:type="paragraph" w:styleId="Closing">
    <w:name w:val="Closing"/>
    <w:basedOn w:val="Normal"/>
    <w:link w:val="ClosingChar"/>
    <w:uiPriority w:val="99"/>
    <w:semiHidden/>
    <w:rsid w:val="00AB4A62"/>
    <w:pPr>
      <w:ind w:left="4252"/>
    </w:pPr>
  </w:style>
  <w:style w:type="character" w:customStyle="1" w:styleId="ClosingChar">
    <w:name w:val="Closing Char"/>
    <w:basedOn w:val="DefaultParagraphFont"/>
    <w:link w:val="Closing"/>
    <w:uiPriority w:val="99"/>
    <w:semiHidden/>
    <w:rsid w:val="004976B5"/>
    <w:rPr>
      <w:rFonts w:ascii="Arial" w:hAnsi="Arial"/>
      <w:szCs w:val="24"/>
      <w:lang w:eastAsia="en-US"/>
    </w:rPr>
  </w:style>
  <w:style w:type="paragraph" w:styleId="Date">
    <w:name w:val="Date"/>
    <w:basedOn w:val="Normal"/>
    <w:next w:val="Normal"/>
    <w:link w:val="DateChar"/>
    <w:uiPriority w:val="99"/>
    <w:semiHidden/>
    <w:rsid w:val="00AB4A62"/>
  </w:style>
  <w:style w:type="character" w:customStyle="1" w:styleId="DateChar">
    <w:name w:val="Date Char"/>
    <w:basedOn w:val="DefaultParagraphFont"/>
    <w:link w:val="Date"/>
    <w:uiPriority w:val="99"/>
    <w:semiHidden/>
    <w:rsid w:val="004976B5"/>
    <w:rPr>
      <w:rFonts w:ascii="Arial" w:hAnsi="Arial"/>
      <w:szCs w:val="24"/>
      <w:lang w:eastAsia="en-US"/>
    </w:rPr>
  </w:style>
  <w:style w:type="paragraph" w:styleId="E-mailSignature">
    <w:name w:val="E-mail Signature"/>
    <w:basedOn w:val="Normal"/>
    <w:link w:val="E-mailSignatureChar"/>
    <w:uiPriority w:val="99"/>
    <w:semiHidden/>
    <w:rsid w:val="00AB4A62"/>
  </w:style>
  <w:style w:type="character" w:customStyle="1" w:styleId="E-mailSignatureChar">
    <w:name w:val="E-mail Signature Char"/>
    <w:basedOn w:val="DefaultParagraphFont"/>
    <w:link w:val="E-mailSignature"/>
    <w:uiPriority w:val="99"/>
    <w:semiHidden/>
    <w:rsid w:val="004976B5"/>
    <w:rPr>
      <w:rFonts w:ascii="Arial" w:hAnsi="Arial"/>
      <w:szCs w:val="24"/>
      <w:lang w:eastAsia="en-US"/>
    </w:rPr>
  </w:style>
  <w:style w:type="character" w:styleId="Emphasis">
    <w:name w:val="Emphasis"/>
    <w:basedOn w:val="DefaultParagraphFont"/>
    <w:uiPriority w:val="99"/>
    <w:qFormat/>
    <w:rsid w:val="00AB4A62"/>
    <w:rPr>
      <w:rFonts w:cs="Times New Roman"/>
      <w:i/>
    </w:rPr>
  </w:style>
  <w:style w:type="paragraph" w:styleId="EnvelopeAddress">
    <w:name w:val="envelope address"/>
    <w:basedOn w:val="Normal"/>
    <w:uiPriority w:val="99"/>
    <w:semiHidden/>
    <w:rsid w:val="00AB4A62"/>
    <w:pPr>
      <w:framePr w:w="7920" w:h="1980" w:hRule="exact" w:hSpace="180" w:wrap="auto" w:hAnchor="page" w:xAlign="center" w:yAlign="bottom"/>
      <w:ind w:left="2880"/>
    </w:pPr>
    <w:rPr>
      <w:rFonts w:cs="Arial"/>
      <w:sz w:val="24"/>
    </w:rPr>
  </w:style>
  <w:style w:type="paragraph" w:styleId="EnvelopeReturn">
    <w:name w:val="envelope return"/>
    <w:basedOn w:val="Normal"/>
    <w:uiPriority w:val="99"/>
    <w:semiHidden/>
    <w:rsid w:val="00AB4A62"/>
    <w:rPr>
      <w:rFonts w:cs="Arial"/>
    </w:rPr>
  </w:style>
  <w:style w:type="paragraph" w:customStyle="1" w:styleId="FigureTableCaption">
    <w:name w:val="Figure/Table Caption"/>
    <w:basedOn w:val="para"/>
    <w:next w:val="para"/>
    <w:uiPriority w:val="99"/>
    <w:rsid w:val="00AB4A62"/>
    <w:pPr>
      <w:spacing w:after="240"/>
      <w:ind w:left="992"/>
      <w:jc w:val="center"/>
    </w:pPr>
    <w:rPr>
      <w:b/>
      <w:sz w:val="16"/>
      <w:szCs w:val="16"/>
    </w:rPr>
  </w:style>
  <w:style w:type="character" w:styleId="FollowedHyperlink">
    <w:name w:val="FollowedHyperlink"/>
    <w:basedOn w:val="DefaultParagraphFont"/>
    <w:uiPriority w:val="99"/>
    <w:semiHidden/>
    <w:rsid w:val="00AB4A62"/>
    <w:rPr>
      <w:rFonts w:cs="Times New Roman"/>
      <w:color w:val="800080"/>
      <w:u w:val="single"/>
    </w:rPr>
  </w:style>
  <w:style w:type="paragraph" w:styleId="Footer">
    <w:name w:val="footer"/>
    <w:basedOn w:val="Normal"/>
    <w:link w:val="FooterChar"/>
    <w:uiPriority w:val="99"/>
    <w:rsid w:val="00AB4A62"/>
    <w:pPr>
      <w:pBdr>
        <w:top w:val="single" w:sz="8" w:space="1" w:color="0000FF"/>
      </w:pBdr>
      <w:tabs>
        <w:tab w:val="center" w:pos="4962"/>
        <w:tab w:val="right" w:pos="9781"/>
      </w:tabs>
    </w:pPr>
    <w:rPr>
      <w:rFonts w:ascii="Verdana" w:hAnsi="Verdana"/>
      <w:b/>
      <w:sz w:val="14"/>
      <w:szCs w:val="14"/>
    </w:rPr>
  </w:style>
  <w:style w:type="character" w:customStyle="1" w:styleId="FooterChar">
    <w:name w:val="Footer Char"/>
    <w:basedOn w:val="DefaultParagraphFont"/>
    <w:link w:val="Footer"/>
    <w:uiPriority w:val="99"/>
    <w:semiHidden/>
    <w:rsid w:val="004976B5"/>
    <w:rPr>
      <w:rFonts w:ascii="Arial" w:hAnsi="Arial"/>
      <w:szCs w:val="24"/>
      <w:lang w:eastAsia="en-US"/>
    </w:rPr>
  </w:style>
  <w:style w:type="paragraph" w:customStyle="1" w:styleId="Footerlandscape">
    <w:name w:val="Footer landscape"/>
    <w:basedOn w:val="Footer"/>
    <w:uiPriority w:val="99"/>
    <w:rsid w:val="00AB4A62"/>
    <w:pPr>
      <w:tabs>
        <w:tab w:val="clear" w:pos="4962"/>
        <w:tab w:val="clear" w:pos="9781"/>
        <w:tab w:val="center" w:pos="7371"/>
        <w:tab w:val="right" w:pos="13892"/>
      </w:tabs>
    </w:pPr>
  </w:style>
  <w:style w:type="paragraph" w:styleId="Header">
    <w:name w:val="header"/>
    <w:basedOn w:val="Normal"/>
    <w:link w:val="HeaderChar"/>
    <w:uiPriority w:val="99"/>
    <w:rsid w:val="00322299"/>
    <w:pPr>
      <w:pBdr>
        <w:bottom w:val="single" w:sz="8" w:space="1" w:color="0000FF"/>
      </w:pBdr>
      <w:tabs>
        <w:tab w:val="right" w:pos="9781"/>
      </w:tabs>
    </w:pPr>
    <w:rPr>
      <w:rFonts w:ascii="Tahoma" w:hAnsi="Tahoma"/>
      <w:b/>
      <w:noProof/>
      <w:sz w:val="16"/>
      <w:szCs w:val="16"/>
    </w:rPr>
  </w:style>
  <w:style w:type="character" w:customStyle="1" w:styleId="HeaderChar">
    <w:name w:val="Header Char"/>
    <w:basedOn w:val="DefaultParagraphFont"/>
    <w:link w:val="Header"/>
    <w:uiPriority w:val="99"/>
    <w:semiHidden/>
    <w:rsid w:val="004976B5"/>
    <w:rPr>
      <w:rFonts w:ascii="Arial" w:hAnsi="Arial"/>
      <w:szCs w:val="24"/>
      <w:lang w:eastAsia="en-US"/>
    </w:rPr>
  </w:style>
  <w:style w:type="paragraph" w:customStyle="1" w:styleId="Headerlandscape">
    <w:name w:val="Header landscape"/>
    <w:basedOn w:val="Header"/>
    <w:uiPriority w:val="99"/>
    <w:rsid w:val="00AB4A62"/>
    <w:pPr>
      <w:tabs>
        <w:tab w:val="clear" w:pos="9781"/>
        <w:tab w:val="right" w:pos="13892"/>
      </w:tabs>
    </w:pPr>
  </w:style>
  <w:style w:type="paragraph" w:customStyle="1" w:styleId="Headingextoc">
    <w:name w:val="Heading ex toc"/>
    <w:basedOn w:val="Normal"/>
    <w:next w:val="para"/>
    <w:uiPriority w:val="99"/>
    <w:rsid w:val="00AB4A62"/>
    <w:rPr>
      <w:rFonts w:ascii="Verdana" w:hAnsi="Verdana" w:cs="Tahoma"/>
      <w:b/>
      <w:sz w:val="36"/>
      <w:szCs w:val="36"/>
    </w:rPr>
  </w:style>
  <w:style w:type="character" w:styleId="HTMLAcronym">
    <w:name w:val="HTML Acronym"/>
    <w:basedOn w:val="DefaultParagraphFont"/>
    <w:uiPriority w:val="99"/>
    <w:semiHidden/>
    <w:rsid w:val="00AB4A62"/>
    <w:rPr>
      <w:rFonts w:cs="Times New Roman"/>
    </w:rPr>
  </w:style>
  <w:style w:type="paragraph" w:styleId="HTMLAddress">
    <w:name w:val="HTML Address"/>
    <w:basedOn w:val="Normal"/>
    <w:link w:val="HTMLAddressChar"/>
    <w:uiPriority w:val="99"/>
    <w:semiHidden/>
    <w:rsid w:val="00AB4A62"/>
    <w:rPr>
      <w:i/>
      <w:iCs/>
    </w:rPr>
  </w:style>
  <w:style w:type="character" w:customStyle="1" w:styleId="HTMLAddressChar">
    <w:name w:val="HTML Address Char"/>
    <w:basedOn w:val="DefaultParagraphFont"/>
    <w:link w:val="HTMLAddress"/>
    <w:uiPriority w:val="99"/>
    <w:semiHidden/>
    <w:rsid w:val="004976B5"/>
    <w:rPr>
      <w:rFonts w:ascii="Arial" w:hAnsi="Arial"/>
      <w:i/>
      <w:iCs/>
      <w:szCs w:val="24"/>
      <w:lang w:eastAsia="en-US"/>
    </w:rPr>
  </w:style>
  <w:style w:type="character" w:styleId="HTMLCite">
    <w:name w:val="HTML Cite"/>
    <w:basedOn w:val="DefaultParagraphFont"/>
    <w:uiPriority w:val="99"/>
    <w:semiHidden/>
    <w:rsid w:val="00AB4A62"/>
    <w:rPr>
      <w:rFonts w:cs="Times New Roman"/>
      <w:i/>
    </w:rPr>
  </w:style>
  <w:style w:type="character" w:styleId="HTMLCode">
    <w:name w:val="HTML Code"/>
    <w:basedOn w:val="DefaultParagraphFont"/>
    <w:uiPriority w:val="99"/>
    <w:semiHidden/>
    <w:rsid w:val="00AB4A62"/>
    <w:rPr>
      <w:rFonts w:ascii="Courier New" w:hAnsi="Courier New" w:cs="Times New Roman"/>
      <w:sz w:val="20"/>
    </w:rPr>
  </w:style>
  <w:style w:type="character" w:styleId="HTMLDefinition">
    <w:name w:val="HTML Definition"/>
    <w:basedOn w:val="DefaultParagraphFont"/>
    <w:uiPriority w:val="99"/>
    <w:semiHidden/>
    <w:rsid w:val="00AB4A62"/>
    <w:rPr>
      <w:rFonts w:cs="Times New Roman"/>
      <w:i/>
    </w:rPr>
  </w:style>
  <w:style w:type="character" w:styleId="HTMLKeyboard">
    <w:name w:val="HTML Keyboard"/>
    <w:basedOn w:val="DefaultParagraphFont"/>
    <w:uiPriority w:val="99"/>
    <w:semiHidden/>
    <w:rsid w:val="00AB4A62"/>
    <w:rPr>
      <w:rFonts w:ascii="Courier New" w:hAnsi="Courier New" w:cs="Times New Roman"/>
      <w:sz w:val="20"/>
    </w:rPr>
  </w:style>
  <w:style w:type="paragraph" w:styleId="HTMLPreformatted">
    <w:name w:val="HTML Preformatted"/>
    <w:basedOn w:val="Normal"/>
    <w:link w:val="HTMLPreformattedChar"/>
    <w:uiPriority w:val="99"/>
    <w:semiHidden/>
    <w:rsid w:val="00AB4A62"/>
    <w:rPr>
      <w:rFonts w:ascii="Courier New" w:hAnsi="Courier New" w:cs="Courier New"/>
    </w:rPr>
  </w:style>
  <w:style w:type="character" w:customStyle="1" w:styleId="HTMLPreformattedChar">
    <w:name w:val="HTML Preformatted Char"/>
    <w:basedOn w:val="DefaultParagraphFont"/>
    <w:link w:val="HTMLPreformatted"/>
    <w:uiPriority w:val="99"/>
    <w:semiHidden/>
    <w:rsid w:val="004976B5"/>
    <w:rPr>
      <w:rFonts w:ascii="Courier New" w:hAnsi="Courier New" w:cs="Courier New"/>
      <w:sz w:val="20"/>
      <w:szCs w:val="20"/>
      <w:lang w:eastAsia="en-US"/>
    </w:rPr>
  </w:style>
  <w:style w:type="character" w:styleId="HTMLSample">
    <w:name w:val="HTML Sample"/>
    <w:basedOn w:val="DefaultParagraphFont"/>
    <w:uiPriority w:val="99"/>
    <w:semiHidden/>
    <w:rsid w:val="00AB4A62"/>
    <w:rPr>
      <w:rFonts w:ascii="Courier New" w:hAnsi="Courier New" w:cs="Times New Roman"/>
    </w:rPr>
  </w:style>
  <w:style w:type="character" w:styleId="HTMLTypewriter">
    <w:name w:val="HTML Typewriter"/>
    <w:basedOn w:val="DefaultParagraphFont"/>
    <w:uiPriority w:val="99"/>
    <w:semiHidden/>
    <w:rsid w:val="00AB4A62"/>
    <w:rPr>
      <w:rFonts w:ascii="Courier New" w:hAnsi="Courier New" w:cs="Times New Roman"/>
      <w:sz w:val="20"/>
    </w:rPr>
  </w:style>
  <w:style w:type="character" w:styleId="HTMLVariable">
    <w:name w:val="HTML Variable"/>
    <w:basedOn w:val="DefaultParagraphFont"/>
    <w:uiPriority w:val="99"/>
    <w:semiHidden/>
    <w:rsid w:val="00AB4A62"/>
    <w:rPr>
      <w:rFonts w:cs="Times New Roman"/>
      <w:i/>
    </w:rPr>
  </w:style>
  <w:style w:type="character" w:styleId="Hyperlink">
    <w:name w:val="Hyperlink"/>
    <w:basedOn w:val="DefaultParagraphFont"/>
    <w:uiPriority w:val="99"/>
    <w:rsid w:val="000F3336"/>
    <w:rPr>
      <w:rFonts w:cs="Times New Roman"/>
      <w:i/>
      <w:color w:val="333399"/>
      <w:u w:val="none"/>
    </w:rPr>
  </w:style>
  <w:style w:type="paragraph" w:customStyle="1" w:styleId="instruction">
    <w:name w:val="instruction"/>
    <w:basedOn w:val="para"/>
    <w:uiPriority w:val="99"/>
    <w:rsid w:val="00AB4A62"/>
    <w:pPr>
      <w:numPr>
        <w:ilvl w:val="1"/>
        <w:numId w:val="4"/>
      </w:numPr>
      <w:tabs>
        <w:tab w:val="clear" w:pos="1209"/>
        <w:tab w:val="num" w:pos="2432"/>
      </w:tabs>
      <w:ind w:left="2432"/>
    </w:pPr>
  </w:style>
  <w:style w:type="character" w:styleId="LineNumber">
    <w:name w:val="line number"/>
    <w:basedOn w:val="DefaultParagraphFont"/>
    <w:uiPriority w:val="99"/>
    <w:semiHidden/>
    <w:rsid w:val="00AB4A62"/>
    <w:rPr>
      <w:rFonts w:cs="Times New Roman"/>
    </w:rPr>
  </w:style>
  <w:style w:type="paragraph" w:styleId="List">
    <w:name w:val="List"/>
    <w:basedOn w:val="Normal"/>
    <w:uiPriority w:val="99"/>
    <w:semiHidden/>
    <w:rsid w:val="00AB4A62"/>
    <w:pPr>
      <w:ind w:left="283" w:hanging="283"/>
    </w:pPr>
  </w:style>
  <w:style w:type="paragraph" w:styleId="List2">
    <w:name w:val="List 2"/>
    <w:basedOn w:val="Normal"/>
    <w:uiPriority w:val="99"/>
    <w:semiHidden/>
    <w:rsid w:val="00AB4A62"/>
    <w:pPr>
      <w:ind w:left="566" w:hanging="283"/>
    </w:pPr>
  </w:style>
  <w:style w:type="paragraph" w:styleId="List3">
    <w:name w:val="List 3"/>
    <w:basedOn w:val="Normal"/>
    <w:uiPriority w:val="99"/>
    <w:semiHidden/>
    <w:rsid w:val="00AB4A62"/>
    <w:pPr>
      <w:ind w:left="849" w:hanging="283"/>
    </w:pPr>
  </w:style>
  <w:style w:type="paragraph" w:styleId="List4">
    <w:name w:val="List 4"/>
    <w:basedOn w:val="Normal"/>
    <w:uiPriority w:val="99"/>
    <w:semiHidden/>
    <w:rsid w:val="00AB4A62"/>
    <w:pPr>
      <w:ind w:left="1132" w:hanging="283"/>
    </w:pPr>
  </w:style>
  <w:style w:type="paragraph" w:styleId="List5">
    <w:name w:val="List 5"/>
    <w:basedOn w:val="Normal"/>
    <w:uiPriority w:val="99"/>
    <w:semiHidden/>
    <w:rsid w:val="00AB4A62"/>
    <w:pPr>
      <w:ind w:left="1415" w:hanging="283"/>
    </w:pPr>
  </w:style>
  <w:style w:type="paragraph" w:styleId="ListBullet">
    <w:name w:val="List Bullet"/>
    <w:basedOn w:val="Normal"/>
    <w:uiPriority w:val="99"/>
    <w:semiHidden/>
    <w:rsid w:val="00AB4A62"/>
    <w:pPr>
      <w:numPr>
        <w:numId w:val="5"/>
      </w:numPr>
      <w:tabs>
        <w:tab w:val="clear" w:pos="1492"/>
        <w:tab w:val="num" w:pos="1712"/>
      </w:tabs>
      <w:ind w:left="1712"/>
    </w:pPr>
  </w:style>
  <w:style w:type="paragraph" w:styleId="ListBullet2">
    <w:name w:val="List Bullet 2"/>
    <w:basedOn w:val="Normal"/>
    <w:uiPriority w:val="99"/>
    <w:semiHidden/>
    <w:rsid w:val="00AB4A62"/>
    <w:pPr>
      <w:numPr>
        <w:numId w:val="6"/>
      </w:numPr>
    </w:pPr>
  </w:style>
  <w:style w:type="paragraph" w:styleId="ListBullet3">
    <w:name w:val="List Bullet 3"/>
    <w:basedOn w:val="Normal"/>
    <w:uiPriority w:val="99"/>
    <w:semiHidden/>
    <w:rsid w:val="00AB4A62"/>
    <w:pPr>
      <w:numPr>
        <w:numId w:val="7"/>
      </w:numPr>
      <w:tabs>
        <w:tab w:val="clear" w:pos="643"/>
        <w:tab w:val="num" w:pos="720"/>
      </w:tabs>
      <w:ind w:left="720"/>
    </w:pPr>
  </w:style>
  <w:style w:type="paragraph" w:styleId="ListBullet4">
    <w:name w:val="List Bullet 4"/>
    <w:basedOn w:val="Normal"/>
    <w:uiPriority w:val="99"/>
    <w:semiHidden/>
    <w:rsid w:val="00AB4A62"/>
    <w:pPr>
      <w:numPr>
        <w:numId w:val="8"/>
      </w:numPr>
      <w:tabs>
        <w:tab w:val="clear" w:pos="926"/>
        <w:tab w:val="num" w:pos="432"/>
      </w:tabs>
      <w:ind w:left="432" w:hanging="432"/>
    </w:pPr>
  </w:style>
  <w:style w:type="paragraph" w:styleId="ListBullet5">
    <w:name w:val="List Bullet 5"/>
    <w:basedOn w:val="Normal"/>
    <w:uiPriority w:val="99"/>
    <w:semiHidden/>
    <w:rsid w:val="00AB4A62"/>
    <w:pPr>
      <w:numPr>
        <w:numId w:val="9"/>
      </w:numPr>
      <w:tabs>
        <w:tab w:val="clear" w:pos="1209"/>
        <w:tab w:val="num" w:pos="360"/>
      </w:tabs>
      <w:ind w:left="360"/>
    </w:pPr>
  </w:style>
  <w:style w:type="paragraph" w:styleId="ListContinue">
    <w:name w:val="List Continue"/>
    <w:basedOn w:val="Normal"/>
    <w:uiPriority w:val="99"/>
    <w:semiHidden/>
    <w:rsid w:val="00AB4A62"/>
    <w:pPr>
      <w:spacing w:after="120"/>
      <w:ind w:left="283"/>
    </w:pPr>
  </w:style>
  <w:style w:type="paragraph" w:styleId="ListContinue2">
    <w:name w:val="List Continue 2"/>
    <w:basedOn w:val="Normal"/>
    <w:uiPriority w:val="99"/>
    <w:semiHidden/>
    <w:rsid w:val="00AB4A62"/>
    <w:pPr>
      <w:spacing w:after="120"/>
      <w:ind w:left="566"/>
    </w:pPr>
  </w:style>
  <w:style w:type="paragraph" w:styleId="ListContinue3">
    <w:name w:val="List Continue 3"/>
    <w:basedOn w:val="Normal"/>
    <w:uiPriority w:val="99"/>
    <w:semiHidden/>
    <w:rsid w:val="00AB4A62"/>
    <w:pPr>
      <w:spacing w:after="120"/>
      <w:ind w:left="849"/>
    </w:pPr>
  </w:style>
  <w:style w:type="paragraph" w:styleId="ListContinue4">
    <w:name w:val="List Continue 4"/>
    <w:basedOn w:val="Normal"/>
    <w:uiPriority w:val="99"/>
    <w:semiHidden/>
    <w:rsid w:val="00AB4A62"/>
    <w:pPr>
      <w:spacing w:after="120"/>
      <w:ind w:left="1132"/>
    </w:pPr>
  </w:style>
  <w:style w:type="paragraph" w:styleId="ListContinue5">
    <w:name w:val="List Continue 5"/>
    <w:basedOn w:val="Normal"/>
    <w:uiPriority w:val="99"/>
    <w:semiHidden/>
    <w:rsid w:val="00AB4A62"/>
    <w:pPr>
      <w:spacing w:after="120"/>
      <w:ind w:left="1415"/>
    </w:pPr>
  </w:style>
  <w:style w:type="paragraph" w:styleId="ListNumber">
    <w:name w:val="List Number"/>
    <w:basedOn w:val="Normal"/>
    <w:uiPriority w:val="99"/>
    <w:semiHidden/>
    <w:rsid w:val="00AB4A62"/>
    <w:pPr>
      <w:numPr>
        <w:numId w:val="10"/>
      </w:numPr>
      <w:tabs>
        <w:tab w:val="clear" w:pos="1492"/>
        <w:tab w:val="num" w:pos="360"/>
      </w:tabs>
      <w:ind w:left="360"/>
    </w:pPr>
  </w:style>
  <w:style w:type="paragraph" w:styleId="ListNumber2">
    <w:name w:val="List Number 2"/>
    <w:basedOn w:val="Normal"/>
    <w:uiPriority w:val="99"/>
    <w:semiHidden/>
    <w:rsid w:val="00AB4A62"/>
    <w:pPr>
      <w:numPr>
        <w:numId w:val="11"/>
      </w:numPr>
      <w:tabs>
        <w:tab w:val="clear" w:pos="360"/>
        <w:tab w:val="num" w:pos="432"/>
      </w:tabs>
      <w:ind w:left="432" w:hanging="432"/>
    </w:pPr>
  </w:style>
  <w:style w:type="paragraph" w:styleId="ListNumber3">
    <w:name w:val="List Number 3"/>
    <w:basedOn w:val="Normal"/>
    <w:uiPriority w:val="99"/>
    <w:semiHidden/>
    <w:rsid w:val="00AB4A62"/>
    <w:pPr>
      <w:numPr>
        <w:numId w:val="12"/>
      </w:numPr>
      <w:tabs>
        <w:tab w:val="clear" w:pos="360"/>
        <w:tab w:val="num" w:pos="720"/>
      </w:tabs>
      <w:ind w:left="720"/>
    </w:pPr>
  </w:style>
  <w:style w:type="paragraph" w:styleId="ListNumber4">
    <w:name w:val="List Number 4"/>
    <w:basedOn w:val="Normal"/>
    <w:uiPriority w:val="99"/>
    <w:semiHidden/>
    <w:rsid w:val="00AB4A62"/>
    <w:pPr>
      <w:numPr>
        <w:numId w:val="13"/>
      </w:numPr>
      <w:tabs>
        <w:tab w:val="clear" w:pos="1440"/>
        <w:tab w:val="num" w:pos="360"/>
      </w:tabs>
    </w:pPr>
  </w:style>
  <w:style w:type="paragraph" w:styleId="ListNumber5">
    <w:name w:val="List Number 5"/>
    <w:basedOn w:val="Normal"/>
    <w:uiPriority w:val="99"/>
    <w:semiHidden/>
    <w:rsid w:val="00AB4A62"/>
    <w:pPr>
      <w:tabs>
        <w:tab w:val="num" w:pos="360"/>
      </w:tabs>
    </w:pPr>
  </w:style>
  <w:style w:type="paragraph" w:styleId="MessageHeader">
    <w:name w:val="Message Header"/>
    <w:basedOn w:val="Normal"/>
    <w:link w:val="MessageHeaderChar"/>
    <w:uiPriority w:val="99"/>
    <w:semiHidden/>
    <w:rsid w:val="00AB4A6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basedOn w:val="DefaultParagraphFont"/>
    <w:link w:val="MessageHeader"/>
    <w:uiPriority w:val="99"/>
    <w:semiHidden/>
    <w:rsid w:val="004976B5"/>
    <w:rPr>
      <w:rFonts w:ascii="Cambria" w:eastAsia="Times New Roman" w:hAnsi="Cambria" w:cs="Times New Roman"/>
      <w:sz w:val="24"/>
      <w:szCs w:val="24"/>
      <w:shd w:val="pct20" w:color="auto" w:fill="auto"/>
      <w:lang w:eastAsia="en-US"/>
    </w:rPr>
  </w:style>
  <w:style w:type="paragraph" w:styleId="NormalWeb">
    <w:name w:val="Normal (Web)"/>
    <w:basedOn w:val="Normal"/>
    <w:uiPriority w:val="99"/>
    <w:semiHidden/>
    <w:rsid w:val="00AB4A62"/>
    <w:rPr>
      <w:rFonts w:ascii="Times New Roman" w:hAnsi="Times New Roman"/>
      <w:sz w:val="24"/>
    </w:rPr>
  </w:style>
  <w:style w:type="paragraph" w:styleId="NormalIndent">
    <w:name w:val="Normal Indent"/>
    <w:basedOn w:val="Normal"/>
    <w:uiPriority w:val="99"/>
    <w:semiHidden/>
    <w:rsid w:val="00AB4A62"/>
    <w:pPr>
      <w:ind w:left="720"/>
    </w:pPr>
  </w:style>
  <w:style w:type="paragraph" w:customStyle="1" w:styleId="note">
    <w:name w:val="note"/>
    <w:basedOn w:val="para"/>
    <w:uiPriority w:val="99"/>
    <w:rsid w:val="00AB4A62"/>
    <w:pPr>
      <w:pBdr>
        <w:top w:val="single" w:sz="4" w:space="1" w:color="FF0000"/>
        <w:bottom w:val="single" w:sz="4" w:space="1" w:color="FF0000"/>
      </w:pBdr>
      <w:tabs>
        <w:tab w:val="left" w:pos="1843"/>
      </w:tabs>
      <w:spacing w:before="240" w:after="240"/>
      <w:ind w:left="1843" w:hanging="850"/>
    </w:pPr>
    <w:rPr>
      <w:i/>
    </w:rPr>
  </w:style>
  <w:style w:type="paragraph" w:styleId="NoteHeading">
    <w:name w:val="Note Heading"/>
    <w:basedOn w:val="Normal"/>
    <w:next w:val="Normal"/>
    <w:link w:val="NoteHeadingChar"/>
    <w:uiPriority w:val="99"/>
    <w:semiHidden/>
    <w:rsid w:val="00AB4A62"/>
  </w:style>
  <w:style w:type="character" w:customStyle="1" w:styleId="NoteHeadingChar">
    <w:name w:val="Note Heading Char"/>
    <w:basedOn w:val="DefaultParagraphFont"/>
    <w:link w:val="NoteHeading"/>
    <w:uiPriority w:val="99"/>
    <w:semiHidden/>
    <w:rsid w:val="004976B5"/>
    <w:rPr>
      <w:rFonts w:ascii="Arial" w:hAnsi="Arial"/>
      <w:szCs w:val="24"/>
      <w:lang w:eastAsia="en-US"/>
    </w:rPr>
  </w:style>
  <w:style w:type="character" w:styleId="PageNumber">
    <w:name w:val="page number"/>
    <w:basedOn w:val="DefaultParagraphFont"/>
    <w:uiPriority w:val="99"/>
    <w:semiHidden/>
    <w:rsid w:val="00AB4A62"/>
    <w:rPr>
      <w:rFonts w:ascii="Tahoma" w:hAnsi="Tahoma" w:cs="Times New Roman"/>
      <w:sz w:val="20"/>
    </w:rPr>
  </w:style>
  <w:style w:type="character" w:customStyle="1" w:styleId="paraChar">
    <w:name w:val="para Char"/>
    <w:link w:val="para"/>
    <w:uiPriority w:val="99"/>
    <w:locked/>
    <w:rsid w:val="00AB4A62"/>
    <w:rPr>
      <w:rFonts w:ascii="Verdana" w:hAnsi="Verdana"/>
      <w:sz w:val="18"/>
      <w:lang w:val="en-AU" w:eastAsia="en-US"/>
    </w:rPr>
  </w:style>
  <w:style w:type="paragraph" w:customStyle="1" w:styleId="paraindent">
    <w:name w:val="para indent"/>
    <w:basedOn w:val="Normal"/>
    <w:uiPriority w:val="99"/>
    <w:locked/>
    <w:rsid w:val="00AB4A62"/>
    <w:pPr>
      <w:spacing w:after="120"/>
      <w:ind w:left="1418"/>
      <w:jc w:val="both"/>
    </w:pPr>
    <w:rPr>
      <w:rFonts w:ascii="Verdana" w:hAnsi="Verdana"/>
      <w:sz w:val="18"/>
      <w:szCs w:val="18"/>
    </w:rPr>
  </w:style>
  <w:style w:type="paragraph" w:styleId="PlainText">
    <w:name w:val="Plain Text"/>
    <w:basedOn w:val="Normal"/>
    <w:link w:val="PlainTextChar"/>
    <w:uiPriority w:val="99"/>
    <w:semiHidden/>
    <w:rsid w:val="00AB4A62"/>
    <w:rPr>
      <w:rFonts w:ascii="Courier New" w:hAnsi="Courier New" w:cs="Courier New"/>
    </w:rPr>
  </w:style>
  <w:style w:type="character" w:customStyle="1" w:styleId="PlainTextChar">
    <w:name w:val="Plain Text Char"/>
    <w:basedOn w:val="DefaultParagraphFont"/>
    <w:link w:val="PlainText"/>
    <w:uiPriority w:val="99"/>
    <w:semiHidden/>
    <w:locked/>
    <w:rsid w:val="00E56C28"/>
    <w:rPr>
      <w:rFonts w:ascii="Courier New" w:hAnsi="Courier New" w:cs="Courier New"/>
      <w:sz w:val="24"/>
      <w:szCs w:val="24"/>
      <w:lang w:eastAsia="en-US"/>
    </w:rPr>
  </w:style>
  <w:style w:type="paragraph" w:customStyle="1" w:styleId="Procnumber">
    <w:name w:val="Proc number"/>
    <w:basedOn w:val="Proceduretitle"/>
    <w:uiPriority w:val="99"/>
    <w:rsid w:val="00AB4A62"/>
    <w:pPr>
      <w:spacing w:before="120" w:after="720"/>
    </w:pPr>
    <w:rPr>
      <w:sz w:val="40"/>
      <w:szCs w:val="40"/>
    </w:rPr>
  </w:style>
  <w:style w:type="paragraph" w:customStyle="1" w:styleId="tablehead">
    <w:name w:val="table head"/>
    <w:basedOn w:val="Normal"/>
    <w:link w:val="tableheadChar"/>
    <w:uiPriority w:val="99"/>
    <w:rsid w:val="00AB4A62"/>
    <w:pPr>
      <w:spacing w:beforeLines="60" w:afterLines="60"/>
    </w:pPr>
    <w:rPr>
      <w:rFonts w:ascii="Verdana" w:hAnsi="Verdana"/>
      <w:b/>
      <w:sz w:val="18"/>
      <w:szCs w:val="20"/>
    </w:rPr>
  </w:style>
  <w:style w:type="paragraph" w:customStyle="1" w:styleId="tabletext">
    <w:name w:val="table text"/>
    <w:basedOn w:val="tablehead"/>
    <w:link w:val="tabletextChar"/>
    <w:uiPriority w:val="99"/>
    <w:rsid w:val="008F5C3D"/>
    <w:pPr>
      <w:spacing w:beforeLines="0" w:afterLines="0"/>
    </w:pPr>
    <w:rPr>
      <w:color w:val="000000"/>
      <w:sz w:val="16"/>
    </w:rPr>
  </w:style>
  <w:style w:type="paragraph" w:customStyle="1" w:styleId="RevDate">
    <w:name w:val="Rev Date"/>
    <w:basedOn w:val="tabletext"/>
    <w:uiPriority w:val="99"/>
    <w:rsid w:val="00AB4A62"/>
  </w:style>
  <w:style w:type="paragraph" w:styleId="Salutation">
    <w:name w:val="Salutation"/>
    <w:basedOn w:val="Normal"/>
    <w:next w:val="Normal"/>
    <w:link w:val="SalutationChar"/>
    <w:uiPriority w:val="99"/>
    <w:semiHidden/>
    <w:rsid w:val="00AB4A62"/>
  </w:style>
  <w:style w:type="character" w:customStyle="1" w:styleId="SalutationChar">
    <w:name w:val="Salutation Char"/>
    <w:basedOn w:val="DefaultParagraphFont"/>
    <w:link w:val="Salutation"/>
    <w:uiPriority w:val="99"/>
    <w:semiHidden/>
    <w:rsid w:val="004976B5"/>
    <w:rPr>
      <w:rFonts w:ascii="Arial" w:hAnsi="Arial"/>
      <w:szCs w:val="24"/>
      <w:lang w:eastAsia="en-US"/>
    </w:rPr>
  </w:style>
  <w:style w:type="paragraph" w:customStyle="1" w:styleId="screen">
    <w:name w:val="screen"/>
    <w:basedOn w:val="Normal"/>
    <w:next w:val="FigureTableCaption"/>
    <w:link w:val="screenChar"/>
    <w:uiPriority w:val="99"/>
    <w:rsid w:val="00AB4A62"/>
    <w:pPr>
      <w:spacing w:before="240" w:after="240"/>
      <w:ind w:left="993"/>
      <w:jc w:val="center"/>
    </w:pPr>
    <w:rPr>
      <w:rFonts w:ascii="Tahoma" w:hAnsi="Tahoma"/>
      <w:sz w:val="20"/>
      <w:szCs w:val="20"/>
    </w:rPr>
  </w:style>
  <w:style w:type="character" w:customStyle="1" w:styleId="screenChar">
    <w:name w:val="screen Char"/>
    <w:link w:val="screen"/>
    <w:uiPriority w:val="99"/>
    <w:locked/>
    <w:rsid w:val="00AB4A62"/>
    <w:rPr>
      <w:rFonts w:ascii="Tahoma" w:hAnsi="Tahoma"/>
      <w:lang w:val="en-AU" w:eastAsia="en-US"/>
    </w:rPr>
  </w:style>
  <w:style w:type="paragraph" w:customStyle="1" w:styleId="screentext">
    <w:name w:val="screen text"/>
    <w:basedOn w:val="Normal"/>
    <w:link w:val="screentextChar"/>
    <w:uiPriority w:val="99"/>
    <w:rsid w:val="00AB4A62"/>
    <w:rPr>
      <w:rFonts w:ascii="Verdana" w:hAnsi="Verdana"/>
      <w:sz w:val="16"/>
      <w:szCs w:val="20"/>
    </w:rPr>
  </w:style>
  <w:style w:type="paragraph" w:styleId="Signature">
    <w:name w:val="Signature"/>
    <w:basedOn w:val="Normal"/>
    <w:link w:val="SignatureChar"/>
    <w:uiPriority w:val="99"/>
    <w:semiHidden/>
    <w:rsid w:val="00AB4A62"/>
    <w:pPr>
      <w:ind w:left="4252"/>
    </w:pPr>
  </w:style>
  <w:style w:type="character" w:customStyle="1" w:styleId="SignatureChar">
    <w:name w:val="Signature Char"/>
    <w:basedOn w:val="DefaultParagraphFont"/>
    <w:link w:val="Signature"/>
    <w:uiPriority w:val="99"/>
    <w:semiHidden/>
    <w:rsid w:val="004976B5"/>
    <w:rPr>
      <w:rFonts w:ascii="Arial" w:hAnsi="Arial"/>
      <w:szCs w:val="24"/>
      <w:lang w:eastAsia="en-US"/>
    </w:rPr>
  </w:style>
  <w:style w:type="paragraph" w:customStyle="1" w:styleId="Smallhead">
    <w:name w:val="Small  head"/>
    <w:basedOn w:val="para"/>
    <w:uiPriority w:val="99"/>
    <w:rsid w:val="002E53E0"/>
    <w:pPr>
      <w:spacing w:before="120"/>
      <w:ind w:left="0"/>
      <w:jc w:val="center"/>
    </w:pPr>
    <w:rPr>
      <w:b/>
      <w:sz w:val="22"/>
      <w:szCs w:val="22"/>
    </w:rPr>
  </w:style>
  <w:style w:type="character" w:styleId="Strong">
    <w:name w:val="Strong"/>
    <w:basedOn w:val="DefaultParagraphFont"/>
    <w:uiPriority w:val="99"/>
    <w:qFormat/>
    <w:rsid w:val="00AB4A62"/>
    <w:rPr>
      <w:rFonts w:cs="Times New Roman"/>
      <w:b/>
    </w:rPr>
  </w:style>
  <w:style w:type="paragraph" w:customStyle="1" w:styleId="Style1">
    <w:name w:val="Style1"/>
    <w:basedOn w:val="Heading3"/>
    <w:next w:val="Heading3"/>
    <w:uiPriority w:val="99"/>
    <w:semiHidden/>
    <w:rsid w:val="00AB4A62"/>
    <w:pPr>
      <w:numPr>
        <w:ilvl w:val="0"/>
        <w:numId w:val="0"/>
      </w:numPr>
    </w:pPr>
    <w:rPr>
      <w:u w:val="single"/>
    </w:rPr>
  </w:style>
  <w:style w:type="paragraph" w:styleId="Subtitle">
    <w:name w:val="Subtitle"/>
    <w:basedOn w:val="Normal"/>
    <w:link w:val="SubtitleChar"/>
    <w:uiPriority w:val="99"/>
    <w:qFormat/>
    <w:rsid w:val="00AB4A62"/>
    <w:pPr>
      <w:spacing w:after="60"/>
      <w:jc w:val="center"/>
      <w:outlineLvl w:val="1"/>
    </w:pPr>
    <w:rPr>
      <w:rFonts w:cs="Arial"/>
      <w:sz w:val="24"/>
    </w:rPr>
  </w:style>
  <w:style w:type="character" w:customStyle="1" w:styleId="SubtitleChar">
    <w:name w:val="Subtitle Char"/>
    <w:basedOn w:val="DefaultParagraphFont"/>
    <w:link w:val="Subtitle"/>
    <w:uiPriority w:val="11"/>
    <w:rsid w:val="004976B5"/>
    <w:rPr>
      <w:rFonts w:ascii="Cambria" w:eastAsia="Times New Roman" w:hAnsi="Cambria" w:cs="Times New Roman"/>
      <w:sz w:val="24"/>
      <w:szCs w:val="24"/>
      <w:lang w:eastAsia="en-US"/>
    </w:rPr>
  </w:style>
  <w:style w:type="table" w:styleId="Table3Deffects1">
    <w:name w:val="Table 3D effects 1"/>
    <w:basedOn w:val="TableNormal"/>
    <w:uiPriority w:val="99"/>
    <w:semiHidden/>
    <w:rsid w:val="00AB4A62"/>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AB4A62"/>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AB4A62"/>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AB4A62"/>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AB4A62"/>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AB4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AB4A62"/>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AB4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AB4A62"/>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AB4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AB4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AB4A62"/>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AB4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AB4A62"/>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AB4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AB4A62"/>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AB4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AB4A62"/>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AB4A62"/>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AB4A62"/>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AB4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AB4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AB4A62"/>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AB4A62"/>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AB4A62"/>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AB4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AB4A62"/>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AB4A62"/>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AB4A62"/>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AB4A62"/>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AB4A62"/>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AB4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AB4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AB4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1">
    <w:name w:val="toc 1"/>
    <w:basedOn w:val="Normal"/>
    <w:next w:val="Normal"/>
    <w:autoRedefine/>
    <w:uiPriority w:val="99"/>
    <w:rsid w:val="00AB4A62"/>
    <w:pPr>
      <w:tabs>
        <w:tab w:val="left" w:pos="1418"/>
        <w:tab w:val="right" w:leader="dot" w:pos="9639"/>
      </w:tabs>
      <w:spacing w:before="180" w:after="60"/>
      <w:ind w:left="1418" w:hanging="567"/>
    </w:pPr>
    <w:rPr>
      <w:rFonts w:ascii="Verdana" w:hAnsi="Verdana"/>
      <w:b/>
      <w:noProof/>
    </w:rPr>
  </w:style>
  <w:style w:type="paragraph" w:styleId="TOC2">
    <w:name w:val="toc 2"/>
    <w:basedOn w:val="Normal"/>
    <w:next w:val="Normal"/>
    <w:autoRedefine/>
    <w:uiPriority w:val="99"/>
    <w:rsid w:val="00AB4A62"/>
    <w:pPr>
      <w:tabs>
        <w:tab w:val="left" w:pos="1985"/>
        <w:tab w:val="right" w:leader="dot" w:pos="9639"/>
      </w:tabs>
      <w:spacing w:before="60" w:after="60"/>
      <w:ind w:left="1985" w:hanging="567"/>
    </w:pPr>
    <w:rPr>
      <w:rFonts w:ascii="Verdana" w:hAnsi="Verdana"/>
      <w:noProof/>
    </w:rPr>
  </w:style>
  <w:style w:type="paragraph" w:styleId="TOC3">
    <w:name w:val="toc 3"/>
    <w:basedOn w:val="Normal"/>
    <w:next w:val="Normal"/>
    <w:autoRedefine/>
    <w:uiPriority w:val="99"/>
    <w:rsid w:val="00AB4A62"/>
    <w:pPr>
      <w:tabs>
        <w:tab w:val="left" w:pos="2694"/>
        <w:tab w:val="right" w:leader="dot" w:pos="9639"/>
      </w:tabs>
      <w:spacing w:before="60" w:after="60"/>
      <w:ind w:left="2694" w:hanging="709"/>
    </w:pPr>
    <w:rPr>
      <w:rFonts w:ascii="Verdana" w:hAnsi="Verdana"/>
      <w:noProof/>
    </w:rPr>
  </w:style>
  <w:style w:type="paragraph" w:styleId="TOC4">
    <w:name w:val="toc 4"/>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styleId="TOC5">
    <w:name w:val="toc 5"/>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customStyle="1" w:styleId="VersionNumber">
    <w:name w:val="Version Number"/>
    <w:basedOn w:val="tabletext"/>
    <w:uiPriority w:val="99"/>
    <w:rsid w:val="00AB4A62"/>
  </w:style>
  <w:style w:type="character" w:customStyle="1" w:styleId="tableheadChar">
    <w:name w:val="table head Char"/>
    <w:link w:val="tablehead"/>
    <w:uiPriority w:val="99"/>
    <w:locked/>
    <w:rsid w:val="00931CDB"/>
    <w:rPr>
      <w:rFonts w:ascii="Verdana" w:hAnsi="Verdana"/>
      <w:b/>
      <w:sz w:val="18"/>
      <w:lang w:val="en-AU" w:eastAsia="en-US"/>
    </w:rPr>
  </w:style>
  <w:style w:type="character" w:customStyle="1" w:styleId="tabletextChar">
    <w:name w:val="table text Char"/>
    <w:link w:val="tabletext"/>
    <w:uiPriority w:val="99"/>
    <w:locked/>
    <w:rsid w:val="008F5C3D"/>
    <w:rPr>
      <w:rFonts w:ascii="Verdana" w:hAnsi="Verdana"/>
      <w:b/>
      <w:color w:val="000000"/>
      <w:sz w:val="16"/>
      <w:lang w:val="en-AU" w:eastAsia="en-US"/>
    </w:rPr>
  </w:style>
  <w:style w:type="paragraph" w:customStyle="1" w:styleId="TbleHdng">
    <w:name w:val="Tble Hdng"/>
    <w:basedOn w:val="Normal"/>
    <w:uiPriority w:val="99"/>
    <w:rsid w:val="00D005C0"/>
    <w:pPr>
      <w:tabs>
        <w:tab w:val="right" w:pos="5103"/>
        <w:tab w:val="right" w:leader="hyphen" w:pos="8222"/>
      </w:tabs>
      <w:spacing w:before="60" w:after="60"/>
    </w:pPr>
    <w:rPr>
      <w:rFonts w:ascii="Arial Narrow" w:hAnsi="Arial Narrow"/>
      <w:b/>
      <w:sz w:val="28"/>
      <w:szCs w:val="20"/>
    </w:rPr>
  </w:style>
  <w:style w:type="character" w:customStyle="1" w:styleId="screentextChar">
    <w:name w:val="screen text Char"/>
    <w:link w:val="screentext"/>
    <w:uiPriority w:val="99"/>
    <w:locked/>
    <w:rsid w:val="00884B8C"/>
    <w:rPr>
      <w:rFonts w:ascii="Verdana" w:hAnsi="Verdana"/>
      <w:sz w:val="16"/>
      <w:lang w:val="en-AU" w:eastAsia="en-US"/>
    </w:rPr>
  </w:style>
  <w:style w:type="paragraph" w:customStyle="1" w:styleId="CompetencyID">
    <w:name w:val="Competency ID"/>
    <w:basedOn w:val="Smallhead"/>
    <w:uiPriority w:val="99"/>
    <w:rsid w:val="00F06E04"/>
    <w:rPr>
      <w:sz w:val="18"/>
      <w:szCs w:val="18"/>
    </w:rPr>
  </w:style>
  <w:style w:type="paragraph" w:customStyle="1" w:styleId="Name">
    <w:name w:val="Name"/>
    <w:basedOn w:val="tabletext"/>
    <w:uiPriority w:val="99"/>
    <w:rsid w:val="007868F2"/>
    <w:rPr>
      <w:bCs/>
      <w:i/>
    </w:rPr>
  </w:style>
  <w:style w:type="paragraph" w:customStyle="1" w:styleId="Default">
    <w:name w:val="Default"/>
    <w:uiPriority w:val="99"/>
    <w:rsid w:val="003A0ADB"/>
    <w:pPr>
      <w:autoSpaceDE w:val="0"/>
      <w:autoSpaceDN w:val="0"/>
      <w:adjustRightInd w:val="0"/>
    </w:pPr>
    <w:rPr>
      <w:rFonts w:ascii="Verdana" w:hAnsi="Verdana" w:cs="Verdana"/>
      <w:color w:val="000000"/>
      <w:sz w:val="24"/>
      <w:szCs w:val="24"/>
    </w:rPr>
  </w:style>
  <w:style w:type="paragraph" w:styleId="BalloonText">
    <w:name w:val="Balloon Text"/>
    <w:basedOn w:val="Normal"/>
    <w:link w:val="BalloonTextChar"/>
    <w:uiPriority w:val="99"/>
    <w:rsid w:val="00F14F54"/>
    <w:rPr>
      <w:rFonts w:ascii="Tahoma" w:hAnsi="Tahoma"/>
      <w:sz w:val="16"/>
      <w:szCs w:val="16"/>
    </w:rPr>
  </w:style>
  <w:style w:type="character" w:customStyle="1" w:styleId="BalloonTextChar">
    <w:name w:val="Balloon Text Char"/>
    <w:basedOn w:val="DefaultParagraphFont"/>
    <w:link w:val="BalloonText"/>
    <w:uiPriority w:val="99"/>
    <w:locked/>
    <w:rsid w:val="00F14F54"/>
    <w:rPr>
      <w:rFonts w:ascii="Tahoma" w:hAnsi="Tahoma"/>
      <w:sz w:val="16"/>
      <w:lang w:eastAsia="en-US"/>
    </w:rPr>
  </w:style>
  <w:style w:type="character" w:styleId="CommentReference">
    <w:name w:val="annotation reference"/>
    <w:basedOn w:val="DefaultParagraphFont"/>
    <w:uiPriority w:val="99"/>
    <w:rsid w:val="003E2C82"/>
    <w:rPr>
      <w:rFonts w:cs="Times New Roman"/>
      <w:sz w:val="16"/>
    </w:rPr>
  </w:style>
  <w:style w:type="paragraph" w:styleId="CommentText">
    <w:name w:val="annotation text"/>
    <w:basedOn w:val="Normal"/>
    <w:link w:val="CommentTextChar"/>
    <w:uiPriority w:val="99"/>
    <w:rsid w:val="003E2C82"/>
    <w:rPr>
      <w:sz w:val="20"/>
      <w:szCs w:val="20"/>
    </w:rPr>
  </w:style>
  <w:style w:type="character" w:customStyle="1" w:styleId="CommentTextChar">
    <w:name w:val="Comment Text Char"/>
    <w:basedOn w:val="DefaultParagraphFont"/>
    <w:link w:val="CommentText"/>
    <w:uiPriority w:val="99"/>
    <w:locked/>
    <w:rsid w:val="003E2C82"/>
    <w:rPr>
      <w:rFonts w:ascii="Arial" w:hAnsi="Arial"/>
      <w:lang w:eastAsia="en-US"/>
    </w:rPr>
  </w:style>
  <w:style w:type="paragraph" w:styleId="CommentSubject">
    <w:name w:val="annotation subject"/>
    <w:basedOn w:val="CommentText"/>
    <w:next w:val="CommentText"/>
    <w:link w:val="CommentSubjectChar"/>
    <w:uiPriority w:val="99"/>
    <w:rsid w:val="003E2C82"/>
    <w:rPr>
      <w:b/>
      <w:bCs/>
    </w:rPr>
  </w:style>
  <w:style w:type="character" w:customStyle="1" w:styleId="CommentSubjectChar">
    <w:name w:val="Comment Subject Char"/>
    <w:basedOn w:val="CommentTextChar"/>
    <w:link w:val="CommentSubject"/>
    <w:uiPriority w:val="99"/>
    <w:locked/>
    <w:rsid w:val="003E2C82"/>
    <w:rPr>
      <w:rFonts w:ascii="Arial" w:hAnsi="Arial"/>
      <w:b/>
      <w:lang w:eastAsia="en-US"/>
    </w:rPr>
  </w:style>
  <w:style w:type="numbering" w:styleId="ArticleSection">
    <w:name w:val="Outline List 3"/>
    <w:basedOn w:val="NoList"/>
    <w:uiPriority w:val="99"/>
    <w:semiHidden/>
    <w:unhideWhenUsed/>
    <w:rsid w:val="004976B5"/>
    <w:pPr>
      <w:numPr>
        <w:numId w:val="13"/>
      </w:numPr>
    </w:pPr>
  </w:style>
  <w:style w:type="numbering" w:styleId="1ai">
    <w:name w:val="Outline List 1"/>
    <w:basedOn w:val="NoList"/>
    <w:uiPriority w:val="99"/>
    <w:semiHidden/>
    <w:unhideWhenUsed/>
    <w:rsid w:val="004976B5"/>
    <w:pPr>
      <w:numPr>
        <w:numId w:val="12"/>
      </w:numPr>
    </w:pPr>
  </w:style>
  <w:style w:type="numbering" w:styleId="111111">
    <w:name w:val="Outline List 2"/>
    <w:basedOn w:val="NoList"/>
    <w:uiPriority w:val="99"/>
    <w:semiHidden/>
    <w:unhideWhenUsed/>
    <w:rsid w:val="004976B5"/>
    <w:pPr>
      <w:numPr>
        <w:numId w:val="11"/>
      </w:numPr>
    </w:pPr>
  </w:style>
  <w:style w:type="paragraph" w:styleId="DocumentMap">
    <w:name w:val="Document Map"/>
    <w:basedOn w:val="Normal"/>
    <w:link w:val="DocumentMapChar"/>
    <w:uiPriority w:val="99"/>
    <w:semiHidden/>
    <w:unhideWhenUsed/>
    <w:rsid w:val="009D49EF"/>
    <w:rPr>
      <w:rFonts w:ascii="Tahoma" w:hAnsi="Tahoma" w:cs="Tahoma"/>
      <w:sz w:val="16"/>
      <w:szCs w:val="16"/>
    </w:rPr>
  </w:style>
  <w:style w:type="character" w:customStyle="1" w:styleId="DocumentMapChar">
    <w:name w:val="Document Map Char"/>
    <w:basedOn w:val="DefaultParagraphFont"/>
    <w:link w:val="DocumentMap"/>
    <w:uiPriority w:val="99"/>
    <w:semiHidden/>
    <w:rsid w:val="009D49E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37406">
      <w:bodyDiv w:val="1"/>
      <w:marLeft w:val="0"/>
      <w:marRight w:val="0"/>
      <w:marTop w:val="0"/>
      <w:marBottom w:val="0"/>
      <w:divBdr>
        <w:top w:val="none" w:sz="0" w:space="0" w:color="auto"/>
        <w:left w:val="none" w:sz="0" w:space="0" w:color="auto"/>
        <w:bottom w:val="none" w:sz="0" w:space="0" w:color="auto"/>
        <w:right w:val="none" w:sz="0" w:space="0" w:color="auto"/>
      </w:divBdr>
    </w:div>
    <w:div w:id="1513883622">
      <w:marLeft w:val="0"/>
      <w:marRight w:val="0"/>
      <w:marTop w:val="0"/>
      <w:marBottom w:val="0"/>
      <w:divBdr>
        <w:top w:val="none" w:sz="0" w:space="0" w:color="auto"/>
        <w:left w:val="none" w:sz="0" w:space="0" w:color="auto"/>
        <w:bottom w:val="none" w:sz="0" w:space="0" w:color="auto"/>
        <w:right w:val="none" w:sz="0" w:space="0" w:color="auto"/>
      </w:divBdr>
    </w:div>
    <w:div w:id="1513883623">
      <w:marLeft w:val="0"/>
      <w:marRight w:val="0"/>
      <w:marTop w:val="0"/>
      <w:marBottom w:val="0"/>
      <w:divBdr>
        <w:top w:val="none" w:sz="0" w:space="0" w:color="auto"/>
        <w:left w:val="none" w:sz="0" w:space="0" w:color="auto"/>
        <w:bottom w:val="none" w:sz="0" w:space="0" w:color="auto"/>
        <w:right w:val="none" w:sz="0" w:space="0" w:color="auto"/>
      </w:divBdr>
    </w:div>
    <w:div w:id="1513883624">
      <w:marLeft w:val="0"/>
      <w:marRight w:val="0"/>
      <w:marTop w:val="0"/>
      <w:marBottom w:val="0"/>
      <w:divBdr>
        <w:top w:val="none" w:sz="0" w:space="0" w:color="auto"/>
        <w:left w:val="none" w:sz="0" w:space="0" w:color="auto"/>
        <w:bottom w:val="none" w:sz="0" w:space="0" w:color="auto"/>
        <w:right w:val="none" w:sz="0" w:space="0" w:color="auto"/>
      </w:divBdr>
    </w:div>
    <w:div w:id="15138836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192C4-E8B6-49D9-B6E9-FB674E7EE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FA0EB676.dotm</Template>
  <TotalTime>4</TotalTime>
  <Pages>8</Pages>
  <Words>1541</Words>
  <Characters>13452</Characters>
  <Application>Microsoft Office Word</Application>
  <DocSecurity>0</DocSecurity>
  <Lines>112</Lines>
  <Paragraphs>29</Paragraphs>
  <ScaleCrop>false</ScaleCrop>
  <HeadingPairs>
    <vt:vector size="2" baseType="variant">
      <vt:variant>
        <vt:lpstr>Title</vt:lpstr>
      </vt:variant>
      <vt:variant>
        <vt:i4>1</vt:i4>
      </vt:variant>
    </vt:vector>
  </HeadingPairs>
  <TitlesOfParts>
    <vt:vector size="1" baseType="lpstr">
      <vt:lpstr>ETE-01-01: FORM 1 – RAIL BREAK REPORT</vt:lpstr>
    </vt:vector>
  </TitlesOfParts>
  <Company>Protech Australasia</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ETE-01-01: FORM 1 – RAIL BREAK REPORT</dc:title>
  <dc:creator>K Bowden</dc:creator>
  <cp:lastModifiedBy>Glenn Miller1</cp:lastModifiedBy>
  <cp:revision>4</cp:revision>
  <cp:lastPrinted>2018-08-30T22:08:00Z</cp:lastPrinted>
  <dcterms:created xsi:type="dcterms:W3CDTF">2018-02-01T05:52:00Z</dcterms:created>
  <dcterms:modified xsi:type="dcterms:W3CDTF">2018-08-30T22:08:00Z</dcterms:modified>
</cp:coreProperties>
</file>