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18" w:type="dxa"/>
        <w:tblInd w:w="-432" w:type="dxa"/>
        <w:tblLayout w:type="fixed"/>
        <w:tblLook w:val="0000" w:firstRow="0" w:lastRow="0" w:firstColumn="0" w:lastColumn="0" w:noHBand="0" w:noVBand="0"/>
      </w:tblPr>
      <w:tblGrid>
        <w:gridCol w:w="554"/>
        <w:gridCol w:w="527"/>
        <w:gridCol w:w="2823"/>
        <w:gridCol w:w="2936"/>
        <w:gridCol w:w="1542"/>
        <w:gridCol w:w="1383"/>
        <w:gridCol w:w="1512"/>
        <w:gridCol w:w="745"/>
        <w:gridCol w:w="1550"/>
        <w:gridCol w:w="868"/>
        <w:gridCol w:w="1178"/>
      </w:tblGrid>
      <w:tr w:rsidR="00152401" w:rsidRPr="006E7917" w:rsidTr="00B9717D">
        <w:trPr>
          <w:trHeight w:val="326"/>
          <w:tblHeader/>
        </w:trPr>
        <w:tc>
          <w:tcPr>
            <w:tcW w:w="1081" w:type="dxa"/>
            <w:gridSpan w:val="2"/>
            <w:tcBorders>
              <w:right w:val="single" w:sz="4" w:space="0" w:color="auto"/>
            </w:tcBorders>
            <w:vAlign w:val="center"/>
          </w:tcPr>
          <w:p w:rsidR="00152401" w:rsidRPr="006E7917" w:rsidRDefault="00B32AEF" w:rsidP="00900002">
            <w:pPr>
              <w:pStyle w:val="tabletext"/>
              <w:rPr>
                <w:rFonts w:ascii="Arial" w:hAnsi="Arial"/>
                <w:b/>
                <w:bCs/>
              </w:rPr>
            </w:pPr>
            <w:r w:rsidRPr="006E7917">
              <w:rPr>
                <w:rFonts w:ascii="Arial" w:hAnsi="Arial"/>
                <w:b/>
                <w:bCs/>
              </w:rPr>
              <w:t>Person</w:t>
            </w:r>
            <w:r w:rsidR="00152401" w:rsidRPr="006E7917">
              <w:rPr>
                <w:rFonts w:ascii="Arial" w:hAnsi="Arial"/>
                <w:b/>
                <w:bCs/>
              </w:rPr>
              <w:t>:</w:t>
            </w:r>
          </w:p>
        </w:tc>
        <w:tc>
          <w:tcPr>
            <w:tcW w:w="7301" w:type="dxa"/>
            <w:gridSpan w:val="3"/>
            <w:tcBorders>
              <w:top w:val="single" w:sz="4" w:space="0" w:color="auto"/>
              <w:left w:val="single" w:sz="4" w:space="0" w:color="auto"/>
              <w:bottom w:val="single" w:sz="4" w:space="0" w:color="auto"/>
              <w:right w:val="single" w:sz="4" w:space="0" w:color="auto"/>
            </w:tcBorders>
            <w:vAlign w:val="center"/>
          </w:tcPr>
          <w:p w:rsidR="00152401" w:rsidRPr="006E7917" w:rsidRDefault="00152401" w:rsidP="00900002">
            <w:pPr>
              <w:pStyle w:val="tabletext"/>
              <w:rPr>
                <w:rFonts w:ascii="Arial" w:hAnsi="Arial"/>
                <w:b/>
                <w:bCs/>
              </w:rPr>
            </w:pPr>
          </w:p>
        </w:tc>
        <w:tc>
          <w:tcPr>
            <w:tcW w:w="3640" w:type="dxa"/>
            <w:gridSpan w:val="3"/>
            <w:tcBorders>
              <w:left w:val="single" w:sz="4" w:space="0" w:color="auto"/>
              <w:right w:val="single" w:sz="4" w:space="0" w:color="auto"/>
            </w:tcBorders>
            <w:vAlign w:val="center"/>
          </w:tcPr>
          <w:p w:rsidR="00152401" w:rsidRPr="006E7917" w:rsidRDefault="00296493" w:rsidP="00296493">
            <w:pPr>
              <w:pStyle w:val="tabletext"/>
              <w:jc w:val="right"/>
              <w:rPr>
                <w:rFonts w:ascii="Arial" w:hAnsi="Arial"/>
                <w:b/>
                <w:bCs/>
              </w:rPr>
            </w:pPr>
            <w:r>
              <w:rPr>
                <w:rFonts w:ascii="Arial" w:hAnsi="Arial"/>
                <w:b/>
              </w:rPr>
              <w:t>RIW</w:t>
            </w:r>
            <w:r w:rsidR="00152401" w:rsidRPr="006E7917">
              <w:rPr>
                <w:rFonts w:ascii="Arial" w:hAnsi="Arial"/>
                <w:b/>
              </w:rPr>
              <w:t>:</w:t>
            </w:r>
          </w:p>
        </w:tc>
        <w:tc>
          <w:tcPr>
            <w:tcW w:w="3596" w:type="dxa"/>
            <w:gridSpan w:val="3"/>
            <w:tcBorders>
              <w:top w:val="single" w:sz="4" w:space="0" w:color="auto"/>
              <w:left w:val="single" w:sz="4" w:space="0" w:color="auto"/>
              <w:bottom w:val="single" w:sz="4" w:space="0" w:color="auto"/>
              <w:right w:val="single" w:sz="4" w:space="0" w:color="auto"/>
            </w:tcBorders>
            <w:vAlign w:val="center"/>
          </w:tcPr>
          <w:p w:rsidR="00152401" w:rsidRPr="006E7917" w:rsidRDefault="00152401" w:rsidP="00900002">
            <w:pPr>
              <w:pStyle w:val="tabletext"/>
              <w:rPr>
                <w:rFonts w:ascii="Arial" w:hAnsi="Arial"/>
                <w:b/>
                <w:bCs/>
              </w:rPr>
            </w:pPr>
          </w:p>
        </w:tc>
      </w:tr>
      <w:tr w:rsidR="00B32AEF" w:rsidRPr="006E7917" w:rsidTr="00B9717D">
        <w:trPr>
          <w:trHeight w:val="70"/>
          <w:tblHeader/>
        </w:trPr>
        <w:tc>
          <w:tcPr>
            <w:tcW w:w="15618" w:type="dxa"/>
            <w:gridSpan w:val="11"/>
            <w:tcBorders>
              <w:bottom w:val="single" w:sz="4" w:space="0" w:color="auto"/>
            </w:tcBorders>
            <w:vAlign w:val="center"/>
          </w:tcPr>
          <w:p w:rsidR="00B32AEF" w:rsidRPr="006E7917" w:rsidRDefault="00B32AEF" w:rsidP="00B32AEF">
            <w:pPr>
              <w:pStyle w:val="tabletext"/>
              <w:spacing w:before="0" w:after="0"/>
              <w:rPr>
                <w:rFonts w:ascii="Arial" w:hAnsi="Arial"/>
                <w:b/>
                <w:bCs/>
              </w:rPr>
            </w:pPr>
          </w:p>
        </w:tc>
      </w:tr>
      <w:tr w:rsidR="00B32AEF" w:rsidRPr="006E7917" w:rsidTr="00B9717D">
        <w:trPr>
          <w:trHeight w:val="326"/>
          <w:tblHeader/>
        </w:trPr>
        <w:tc>
          <w:tcPr>
            <w:tcW w:w="15618" w:type="dxa"/>
            <w:gridSpan w:val="11"/>
            <w:tcBorders>
              <w:top w:val="single" w:sz="4" w:space="0" w:color="auto"/>
              <w:left w:val="single" w:sz="4" w:space="0" w:color="auto"/>
              <w:bottom w:val="single" w:sz="4" w:space="0" w:color="auto"/>
              <w:right w:val="single" w:sz="4" w:space="0" w:color="auto"/>
            </w:tcBorders>
            <w:vAlign w:val="center"/>
          </w:tcPr>
          <w:p w:rsidR="00B32AEF" w:rsidRPr="006E7917" w:rsidRDefault="00B32AEF" w:rsidP="00900002">
            <w:pPr>
              <w:pStyle w:val="tabletext"/>
              <w:rPr>
                <w:rFonts w:ascii="Arial" w:hAnsi="Arial"/>
                <w:b/>
                <w:bCs/>
              </w:rPr>
            </w:pPr>
            <w:r w:rsidRPr="006E7917">
              <w:rPr>
                <w:rFonts w:ascii="Arial" w:hAnsi="Arial"/>
                <w:b/>
                <w:bCs/>
              </w:rPr>
              <w:t>Introduction</w:t>
            </w:r>
          </w:p>
          <w:p w:rsidR="00B32AEF" w:rsidRPr="006E7917" w:rsidRDefault="00B32AEF" w:rsidP="00B32AEF">
            <w:pPr>
              <w:pStyle w:val="tabletext"/>
              <w:rPr>
                <w:rFonts w:ascii="Arial" w:hAnsi="Arial"/>
              </w:rPr>
            </w:pPr>
            <w:r w:rsidRPr="006E7917">
              <w:rPr>
                <w:rFonts w:ascii="Arial" w:hAnsi="Arial"/>
              </w:rPr>
              <w:t xml:space="preserve">The Work Experience Record Sheet is a critical element in the establishment of the experience of signalling staff.  The person’s experience is the basis of demonstrating that the person has moved from a training level to a level that permits independent performance of signalling work tasks.  Without a properly endorsed Signalling Work Experience Record, alternative processes involving detailed interviews are required.  A Resume or </w:t>
            </w:r>
            <w:proofErr w:type="gramStart"/>
            <w:r w:rsidRPr="006E7917">
              <w:rPr>
                <w:rFonts w:ascii="Arial" w:hAnsi="Arial"/>
              </w:rPr>
              <w:t>a Curriculum Vitae</w:t>
            </w:r>
            <w:proofErr w:type="gramEnd"/>
            <w:r w:rsidRPr="006E7917">
              <w:rPr>
                <w:rFonts w:ascii="Arial" w:hAnsi="Arial"/>
              </w:rPr>
              <w:t xml:space="preserve"> is not permitted as an alternative.</w:t>
            </w:r>
          </w:p>
        </w:tc>
      </w:tr>
      <w:tr w:rsidR="00B32AEF" w:rsidRPr="006E7917" w:rsidTr="00B9717D">
        <w:trPr>
          <w:trHeight w:val="326"/>
          <w:tblHeader/>
        </w:trPr>
        <w:tc>
          <w:tcPr>
            <w:tcW w:w="15618" w:type="dxa"/>
            <w:gridSpan w:val="11"/>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b/>
              </w:rPr>
            </w:pPr>
            <w:r w:rsidRPr="006E7917">
              <w:rPr>
                <w:rFonts w:ascii="Arial" w:hAnsi="Arial"/>
                <w:b/>
              </w:rPr>
              <w:t>Supervisor Verification</w:t>
            </w:r>
          </w:p>
          <w:p w:rsidR="00B32AEF" w:rsidRPr="006E7917" w:rsidRDefault="00B32AEF" w:rsidP="00B32AEF">
            <w:pPr>
              <w:pStyle w:val="tabletext"/>
              <w:rPr>
                <w:rFonts w:ascii="Arial" w:hAnsi="Arial"/>
                <w:sz w:val="20"/>
                <w:szCs w:val="20"/>
              </w:rPr>
            </w:pPr>
            <w:r w:rsidRPr="006E7917">
              <w:rPr>
                <w:rFonts w:ascii="Arial" w:hAnsi="Arial"/>
              </w:rPr>
              <w:t>The Supervisor for the Work Performed must endorse the record.  The Supervisor in signing the Record Sheet is attesting to the performance of the tasks, the responsibility levels and may be held responsible for any inaccuracies in this endorsement.  The Supervisor must complete details in the table below regarding his/her details.</w:t>
            </w:r>
          </w:p>
        </w:tc>
      </w:tr>
      <w:tr w:rsidR="00B32AEF" w:rsidRPr="006E7917" w:rsidTr="00B9717D">
        <w:trPr>
          <w:trHeight w:val="326"/>
          <w:tblHeader/>
        </w:trPr>
        <w:tc>
          <w:tcPr>
            <w:tcW w:w="15618" w:type="dxa"/>
            <w:gridSpan w:val="11"/>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b/>
                <w:szCs w:val="22"/>
              </w:rPr>
            </w:pPr>
            <w:r w:rsidRPr="006E7917">
              <w:rPr>
                <w:rFonts w:ascii="Arial" w:hAnsi="Arial"/>
                <w:b/>
                <w:szCs w:val="22"/>
              </w:rPr>
              <w:t>Notes for Completing Work Experience Record</w:t>
            </w:r>
          </w:p>
          <w:p w:rsidR="00B32AEF" w:rsidRPr="006E7917" w:rsidRDefault="00B32AEF" w:rsidP="00B32AEF">
            <w:pPr>
              <w:pStyle w:val="bullettable"/>
              <w:numPr>
                <w:ilvl w:val="0"/>
                <w:numId w:val="18"/>
              </w:numPr>
              <w:tabs>
                <w:tab w:val="clear" w:pos="317"/>
                <w:tab w:val="clear" w:pos="1321"/>
                <w:tab w:val="num" w:pos="612"/>
              </w:tabs>
              <w:ind w:left="612" w:hanging="276"/>
              <w:rPr>
                <w:rFonts w:ascii="Arial" w:hAnsi="Arial" w:cs="Arial"/>
              </w:rPr>
            </w:pPr>
            <w:r w:rsidRPr="006E7917">
              <w:rPr>
                <w:rFonts w:ascii="Arial" w:hAnsi="Arial" w:cs="Arial"/>
              </w:rPr>
              <w:t>The Work Experience Record Sheet may be included as part of a Log Book such as the IRSE log book or other corporate work</w:t>
            </w:r>
            <w:r w:rsidRPr="006E7917">
              <w:rPr>
                <w:rFonts w:ascii="Arial" w:hAnsi="Arial" w:cs="Arial"/>
                <w:szCs w:val="22"/>
              </w:rPr>
              <w:t xml:space="preserve"> </w:t>
            </w:r>
            <w:r w:rsidRPr="006E7917">
              <w:rPr>
                <w:rFonts w:ascii="Arial" w:hAnsi="Arial" w:cs="Arial"/>
              </w:rPr>
              <w:t>record system.  The format does not need to match this template exactly, but it must include all of the items and be completed to achieve the same outcome.</w:t>
            </w:r>
          </w:p>
          <w:p w:rsidR="00B32AEF" w:rsidRPr="006E7917" w:rsidRDefault="00B32AEF" w:rsidP="00B32AEF">
            <w:pPr>
              <w:pStyle w:val="bullettable"/>
              <w:numPr>
                <w:ilvl w:val="0"/>
                <w:numId w:val="18"/>
              </w:numPr>
              <w:tabs>
                <w:tab w:val="clear" w:pos="317"/>
                <w:tab w:val="clear" w:pos="1321"/>
                <w:tab w:val="num" w:pos="612"/>
              </w:tabs>
              <w:ind w:left="612" w:hanging="276"/>
              <w:rPr>
                <w:rFonts w:ascii="Arial" w:hAnsi="Arial" w:cs="Arial"/>
              </w:rPr>
            </w:pPr>
            <w:r w:rsidRPr="006E7917">
              <w:rPr>
                <w:rFonts w:ascii="Arial" w:hAnsi="Arial" w:cs="Arial"/>
              </w:rPr>
              <w:t>The description of the tasks should specifically reference the relevant role of the person, the responsibility level and the competencies performed as detailed on your Statement of Competency.  The level of competency exercised should also be indicated.  Please see separate notes on how to correctly describe the work level and competency.</w:t>
            </w:r>
          </w:p>
          <w:p w:rsidR="00B32AEF" w:rsidRPr="006E7917" w:rsidRDefault="00B32AEF" w:rsidP="00B32AEF">
            <w:pPr>
              <w:pStyle w:val="bullettable"/>
              <w:numPr>
                <w:ilvl w:val="0"/>
                <w:numId w:val="18"/>
              </w:numPr>
              <w:tabs>
                <w:tab w:val="clear" w:pos="317"/>
                <w:tab w:val="clear" w:pos="1321"/>
                <w:tab w:val="num" w:pos="612"/>
              </w:tabs>
              <w:ind w:left="612" w:hanging="276"/>
              <w:rPr>
                <w:rFonts w:ascii="Arial" w:hAnsi="Arial" w:cs="Arial"/>
              </w:rPr>
            </w:pPr>
            <w:r w:rsidRPr="006E7917">
              <w:rPr>
                <w:rFonts w:ascii="Arial" w:hAnsi="Arial" w:cs="Arial"/>
              </w:rPr>
              <w:t xml:space="preserve">The task and responsibility shall be verified by a supervisor for the work or the project.  Verification confirms task, role, responsibility, </w:t>
            </w:r>
            <w:proofErr w:type="gramStart"/>
            <w:r w:rsidRPr="006E7917">
              <w:rPr>
                <w:rFonts w:ascii="Arial" w:hAnsi="Arial" w:cs="Arial"/>
              </w:rPr>
              <w:t>competency</w:t>
            </w:r>
            <w:proofErr w:type="gramEnd"/>
            <w:r w:rsidRPr="006E7917">
              <w:rPr>
                <w:rFonts w:ascii="Arial" w:hAnsi="Arial" w:cs="Arial"/>
              </w:rPr>
              <w:t>.</w:t>
            </w:r>
          </w:p>
          <w:p w:rsidR="00B32AEF" w:rsidRPr="006E7917" w:rsidRDefault="00B32AEF" w:rsidP="00B32AEF">
            <w:pPr>
              <w:pStyle w:val="bullettable"/>
              <w:numPr>
                <w:ilvl w:val="0"/>
                <w:numId w:val="18"/>
              </w:numPr>
              <w:tabs>
                <w:tab w:val="clear" w:pos="317"/>
                <w:tab w:val="clear" w:pos="1321"/>
                <w:tab w:val="num" w:pos="612"/>
              </w:tabs>
              <w:ind w:left="612" w:hanging="276"/>
              <w:rPr>
                <w:rFonts w:ascii="Arial" w:hAnsi="Arial" w:cs="Arial"/>
              </w:rPr>
            </w:pPr>
            <w:r w:rsidRPr="006E7917">
              <w:rPr>
                <w:rFonts w:ascii="Arial" w:hAnsi="Arial" w:cs="Arial"/>
              </w:rPr>
              <w:t>The record shall be updated for the current year by the 31 December each year.</w:t>
            </w:r>
          </w:p>
          <w:p w:rsidR="00B32AEF" w:rsidRPr="006E7917" w:rsidRDefault="00B32AEF" w:rsidP="00CC1985">
            <w:pPr>
              <w:pStyle w:val="tabletext"/>
              <w:rPr>
                <w:rFonts w:ascii="Arial" w:hAnsi="Arial"/>
              </w:rPr>
            </w:pPr>
            <w:r w:rsidRPr="006E7917">
              <w:rPr>
                <w:rFonts w:ascii="Arial" w:hAnsi="Arial"/>
                <w:szCs w:val="20"/>
              </w:rPr>
              <w:t xml:space="preserve">It is recommended that the Record is updated on a </w:t>
            </w:r>
            <w:r w:rsidR="00CC1985">
              <w:rPr>
                <w:rFonts w:ascii="Arial" w:hAnsi="Arial"/>
                <w:szCs w:val="20"/>
              </w:rPr>
              <w:t xml:space="preserve">1 month </w:t>
            </w:r>
            <w:r w:rsidRPr="006E7917">
              <w:rPr>
                <w:rFonts w:ascii="Arial" w:hAnsi="Arial"/>
                <w:szCs w:val="20"/>
              </w:rPr>
              <w:t>basis</w:t>
            </w:r>
            <w:r w:rsidR="00CC1985">
              <w:rPr>
                <w:rFonts w:ascii="Arial" w:hAnsi="Arial"/>
                <w:szCs w:val="20"/>
              </w:rPr>
              <w:t>, no longer than 3 months</w:t>
            </w:r>
            <w:r w:rsidRPr="006E7917">
              <w:rPr>
                <w:rFonts w:ascii="Arial" w:hAnsi="Arial"/>
                <w:szCs w:val="20"/>
              </w:rPr>
              <w:t xml:space="preserve"> and at the end of project work.</w:t>
            </w:r>
          </w:p>
        </w:tc>
      </w:tr>
      <w:tr w:rsidR="00B32AEF" w:rsidRPr="006E7917" w:rsidTr="00B9717D">
        <w:trPr>
          <w:trHeight w:val="326"/>
          <w:tblHeader/>
        </w:trPr>
        <w:tc>
          <w:tcPr>
            <w:tcW w:w="15618" w:type="dxa"/>
            <w:gridSpan w:val="11"/>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b/>
              </w:rPr>
            </w:pPr>
            <w:r w:rsidRPr="006E7917">
              <w:rPr>
                <w:rFonts w:ascii="Arial" w:hAnsi="Arial"/>
                <w:b/>
              </w:rPr>
              <w:t>Details of Verification Supervisors</w:t>
            </w:r>
          </w:p>
          <w:p w:rsidR="00B32AEF" w:rsidRPr="006E7917" w:rsidRDefault="00B32AEF" w:rsidP="00B32AEF">
            <w:pPr>
              <w:pStyle w:val="tabletext"/>
              <w:rPr>
                <w:rFonts w:ascii="Arial" w:hAnsi="Arial"/>
                <w:b/>
                <w:i/>
              </w:rPr>
            </w:pPr>
            <w:r w:rsidRPr="006E7917">
              <w:rPr>
                <w:rFonts w:ascii="Arial" w:hAnsi="Arial"/>
                <w:b/>
                <w:i/>
              </w:rPr>
              <w:t>I declare that the information that I have verified on this form and the attached Signalling Work Experience Record is true and correct and fully provides all relevant details for the Assessment of the Signalling Competencies of the nominated person.</w:t>
            </w:r>
          </w:p>
        </w:tc>
      </w:tr>
      <w:tr w:rsidR="00B32AEF" w:rsidRPr="006E7917" w:rsidTr="00B9717D">
        <w:trPr>
          <w:trHeight w:val="326"/>
          <w:tblHeader/>
        </w:trPr>
        <w:tc>
          <w:tcPr>
            <w:tcW w:w="15618" w:type="dxa"/>
            <w:gridSpan w:val="11"/>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r>
      <w:tr w:rsidR="00B32AEF" w:rsidRPr="006E7917" w:rsidTr="00B9717D">
        <w:trPr>
          <w:trHeight w:val="326"/>
          <w:tblHeader/>
        </w:trPr>
        <w:tc>
          <w:tcPr>
            <w:tcW w:w="554"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b/>
              </w:rPr>
            </w:pPr>
            <w:r w:rsidRPr="006E7917">
              <w:rPr>
                <w:rFonts w:ascii="Arial" w:hAnsi="Arial"/>
                <w:b/>
              </w:rPr>
              <w:t>Ref</w:t>
            </w:r>
          </w:p>
        </w:tc>
        <w:tc>
          <w:tcPr>
            <w:tcW w:w="3350"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b/>
              </w:rPr>
            </w:pPr>
            <w:r w:rsidRPr="006E7917">
              <w:rPr>
                <w:rFonts w:ascii="Arial" w:hAnsi="Arial"/>
                <w:b/>
              </w:rPr>
              <w:t>Name</w:t>
            </w:r>
          </w:p>
        </w:tc>
        <w:tc>
          <w:tcPr>
            <w:tcW w:w="2936"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b/>
              </w:rPr>
            </w:pPr>
            <w:r w:rsidRPr="006E7917">
              <w:rPr>
                <w:rFonts w:ascii="Arial" w:hAnsi="Arial"/>
                <w:b/>
              </w:rPr>
              <w:t>Position</w:t>
            </w:r>
          </w:p>
        </w:tc>
        <w:tc>
          <w:tcPr>
            <w:tcW w:w="292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b/>
              </w:rPr>
            </w:pPr>
            <w:r w:rsidRPr="006E7917">
              <w:rPr>
                <w:rFonts w:ascii="Arial" w:hAnsi="Arial"/>
                <w:b/>
              </w:rPr>
              <w:t>Organisation</w:t>
            </w:r>
          </w:p>
        </w:tc>
        <w:tc>
          <w:tcPr>
            <w:tcW w:w="1512" w:type="dxa"/>
            <w:tcBorders>
              <w:top w:val="single" w:sz="4" w:space="0" w:color="auto"/>
              <w:left w:val="single" w:sz="4" w:space="0" w:color="auto"/>
              <w:bottom w:val="single" w:sz="4" w:space="0" w:color="auto"/>
              <w:right w:val="single" w:sz="4" w:space="0" w:color="auto"/>
            </w:tcBorders>
            <w:vAlign w:val="center"/>
          </w:tcPr>
          <w:p w:rsidR="00B32AEF" w:rsidRPr="006E7917" w:rsidRDefault="00296493" w:rsidP="005024B8">
            <w:pPr>
              <w:pStyle w:val="tabletext"/>
              <w:rPr>
                <w:rFonts w:ascii="Arial" w:hAnsi="Arial"/>
                <w:b/>
              </w:rPr>
            </w:pPr>
            <w:r>
              <w:rPr>
                <w:rFonts w:ascii="Arial" w:hAnsi="Arial"/>
                <w:b/>
              </w:rPr>
              <w:t xml:space="preserve">RIW / </w:t>
            </w:r>
            <w:r w:rsidR="005024B8">
              <w:rPr>
                <w:rFonts w:ascii="Arial" w:hAnsi="Arial"/>
                <w:b/>
              </w:rPr>
              <w:t>MTM</w:t>
            </w:r>
            <w:r w:rsidR="00B32AEF" w:rsidRPr="006E7917">
              <w:rPr>
                <w:rFonts w:ascii="Arial" w:hAnsi="Arial"/>
                <w:b/>
              </w:rPr>
              <w:t xml:space="preserve"> ID</w:t>
            </w: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b/>
              </w:rPr>
            </w:pPr>
            <w:r w:rsidRPr="006E7917">
              <w:rPr>
                <w:rFonts w:ascii="Arial" w:hAnsi="Arial"/>
                <w:b/>
              </w:rPr>
              <w:t>Signature</w:t>
            </w:r>
          </w:p>
        </w:tc>
        <w:tc>
          <w:tcPr>
            <w:tcW w:w="86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b/>
              </w:rPr>
            </w:pPr>
            <w:r w:rsidRPr="006E7917">
              <w:rPr>
                <w:rFonts w:ascii="Arial" w:hAnsi="Arial"/>
                <w:b/>
              </w:rPr>
              <w:t>Initials</w:t>
            </w:r>
          </w:p>
        </w:tc>
        <w:tc>
          <w:tcPr>
            <w:tcW w:w="117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b/>
              </w:rPr>
            </w:pPr>
            <w:r w:rsidRPr="006E7917">
              <w:rPr>
                <w:rFonts w:ascii="Arial" w:hAnsi="Arial"/>
                <w:b/>
              </w:rPr>
              <w:t>Date</w:t>
            </w:r>
          </w:p>
        </w:tc>
      </w:tr>
      <w:tr w:rsidR="00B32AEF" w:rsidRPr="006E7917" w:rsidTr="00B9717D">
        <w:trPr>
          <w:trHeight w:val="326"/>
          <w:tblHeader/>
        </w:trPr>
        <w:tc>
          <w:tcPr>
            <w:tcW w:w="554"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r w:rsidRPr="006E7917">
              <w:rPr>
                <w:rFonts w:ascii="Arial" w:hAnsi="Arial"/>
              </w:rPr>
              <w:t>1</w:t>
            </w:r>
          </w:p>
        </w:tc>
        <w:tc>
          <w:tcPr>
            <w:tcW w:w="3350"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36"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2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512"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86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17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r>
      <w:tr w:rsidR="00B32AEF" w:rsidRPr="006E7917" w:rsidTr="00B9717D">
        <w:trPr>
          <w:trHeight w:val="326"/>
          <w:tblHeader/>
        </w:trPr>
        <w:tc>
          <w:tcPr>
            <w:tcW w:w="554"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r w:rsidRPr="006E7917">
              <w:rPr>
                <w:rFonts w:ascii="Arial" w:hAnsi="Arial"/>
              </w:rPr>
              <w:t>2</w:t>
            </w:r>
          </w:p>
        </w:tc>
        <w:tc>
          <w:tcPr>
            <w:tcW w:w="3350"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36"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2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512"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86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17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r>
      <w:tr w:rsidR="00B32AEF" w:rsidRPr="006E7917" w:rsidTr="00B9717D">
        <w:trPr>
          <w:trHeight w:val="326"/>
          <w:tblHeader/>
        </w:trPr>
        <w:tc>
          <w:tcPr>
            <w:tcW w:w="554"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r w:rsidRPr="006E7917">
              <w:rPr>
                <w:rFonts w:ascii="Arial" w:hAnsi="Arial"/>
              </w:rPr>
              <w:t>3</w:t>
            </w:r>
          </w:p>
        </w:tc>
        <w:tc>
          <w:tcPr>
            <w:tcW w:w="3350"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36"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2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512"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86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17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r>
      <w:tr w:rsidR="00B32AEF" w:rsidRPr="006E7917" w:rsidTr="00B9717D">
        <w:trPr>
          <w:trHeight w:val="326"/>
          <w:tblHeader/>
        </w:trPr>
        <w:tc>
          <w:tcPr>
            <w:tcW w:w="554"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r w:rsidRPr="006E7917">
              <w:rPr>
                <w:rFonts w:ascii="Arial" w:hAnsi="Arial"/>
              </w:rPr>
              <w:t>4</w:t>
            </w:r>
          </w:p>
        </w:tc>
        <w:tc>
          <w:tcPr>
            <w:tcW w:w="3350"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36"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2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512"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86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17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r>
      <w:tr w:rsidR="00B32AEF" w:rsidRPr="006E7917" w:rsidTr="00B9717D">
        <w:trPr>
          <w:trHeight w:val="326"/>
          <w:tblHeader/>
        </w:trPr>
        <w:tc>
          <w:tcPr>
            <w:tcW w:w="554"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r w:rsidRPr="006E7917">
              <w:rPr>
                <w:rFonts w:ascii="Arial" w:hAnsi="Arial"/>
              </w:rPr>
              <w:t>5</w:t>
            </w:r>
          </w:p>
        </w:tc>
        <w:tc>
          <w:tcPr>
            <w:tcW w:w="3350"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36"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2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512"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86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17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r>
      <w:tr w:rsidR="00B32AEF" w:rsidRPr="006E7917" w:rsidTr="00B9717D">
        <w:trPr>
          <w:trHeight w:val="326"/>
          <w:tblHeader/>
        </w:trPr>
        <w:tc>
          <w:tcPr>
            <w:tcW w:w="554"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r w:rsidRPr="006E7917">
              <w:rPr>
                <w:rFonts w:ascii="Arial" w:hAnsi="Arial"/>
              </w:rPr>
              <w:t>6</w:t>
            </w:r>
          </w:p>
        </w:tc>
        <w:tc>
          <w:tcPr>
            <w:tcW w:w="3350"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36"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2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512"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86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17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r>
      <w:tr w:rsidR="00B32AEF" w:rsidRPr="006E7917" w:rsidTr="00B9717D">
        <w:trPr>
          <w:trHeight w:val="326"/>
          <w:tblHeader/>
        </w:trPr>
        <w:tc>
          <w:tcPr>
            <w:tcW w:w="554"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r w:rsidRPr="006E7917">
              <w:rPr>
                <w:rFonts w:ascii="Arial" w:hAnsi="Arial"/>
              </w:rPr>
              <w:t>7</w:t>
            </w:r>
          </w:p>
        </w:tc>
        <w:tc>
          <w:tcPr>
            <w:tcW w:w="3350"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36"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2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512"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86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17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r>
      <w:tr w:rsidR="00B32AEF" w:rsidRPr="006E7917" w:rsidTr="00B9717D">
        <w:trPr>
          <w:trHeight w:val="326"/>
          <w:tblHeader/>
        </w:trPr>
        <w:tc>
          <w:tcPr>
            <w:tcW w:w="554"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r w:rsidRPr="006E7917">
              <w:rPr>
                <w:rFonts w:ascii="Arial" w:hAnsi="Arial"/>
              </w:rPr>
              <w:t>8</w:t>
            </w:r>
          </w:p>
        </w:tc>
        <w:tc>
          <w:tcPr>
            <w:tcW w:w="3350"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36"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92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512"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86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c>
          <w:tcPr>
            <w:tcW w:w="1178" w:type="dxa"/>
            <w:tcBorders>
              <w:top w:val="single" w:sz="4" w:space="0" w:color="auto"/>
              <w:left w:val="single" w:sz="4" w:space="0" w:color="auto"/>
              <w:bottom w:val="single" w:sz="4" w:space="0" w:color="auto"/>
              <w:right w:val="single" w:sz="4" w:space="0" w:color="auto"/>
            </w:tcBorders>
            <w:vAlign w:val="center"/>
          </w:tcPr>
          <w:p w:rsidR="00B32AEF" w:rsidRPr="006E7917" w:rsidRDefault="00B32AEF" w:rsidP="00B32AEF">
            <w:pPr>
              <w:pStyle w:val="tabletext"/>
              <w:rPr>
                <w:rFonts w:ascii="Arial" w:hAnsi="Arial"/>
              </w:rPr>
            </w:pPr>
          </w:p>
        </w:tc>
      </w:tr>
    </w:tbl>
    <w:p w:rsidR="00B9717D" w:rsidRDefault="00B9717D" w:rsidP="00B32AEF">
      <w:pPr>
        <w:pStyle w:val="tabletext"/>
        <w:rPr>
          <w:b/>
          <w:bCs/>
        </w:rPr>
        <w:sectPr w:rsidR="00B9717D" w:rsidSect="00320412">
          <w:headerReference w:type="default" r:id="rId8"/>
          <w:footerReference w:type="default" r:id="rId9"/>
          <w:pgSz w:w="16838" w:h="11906" w:orient="landscape" w:code="9"/>
          <w:pgMar w:top="709" w:right="1701" w:bottom="1276" w:left="1134" w:header="284" w:footer="56" w:gutter="0"/>
          <w:cols w:space="708"/>
          <w:docGrid w:linePitch="360"/>
        </w:sectPr>
      </w:pPr>
    </w:p>
    <w:tbl>
      <w:tblPr>
        <w:tblW w:w="15660" w:type="dxa"/>
        <w:tblInd w:w="-432" w:type="dxa"/>
        <w:tblLayout w:type="fixed"/>
        <w:tblLook w:val="0000" w:firstRow="0" w:lastRow="0" w:firstColumn="0" w:lastColumn="0" w:noHBand="0" w:noVBand="0"/>
      </w:tblPr>
      <w:tblGrid>
        <w:gridCol w:w="1081"/>
        <w:gridCol w:w="2519"/>
        <w:gridCol w:w="2700"/>
        <w:gridCol w:w="1440"/>
        <w:gridCol w:w="720"/>
        <w:gridCol w:w="2520"/>
        <w:gridCol w:w="1980"/>
        <w:gridCol w:w="2700"/>
      </w:tblGrid>
      <w:tr w:rsidR="00B32AEF" w:rsidRPr="00A16FEF" w:rsidTr="00B4606F">
        <w:trPr>
          <w:trHeight w:val="326"/>
          <w:tblHeader/>
        </w:trPr>
        <w:tc>
          <w:tcPr>
            <w:tcW w:w="1081" w:type="dxa"/>
            <w:tcBorders>
              <w:top w:val="single" w:sz="4" w:space="0" w:color="auto"/>
              <w:left w:val="single" w:sz="4" w:space="0" w:color="auto"/>
              <w:bottom w:val="single" w:sz="4" w:space="0" w:color="auto"/>
            </w:tcBorders>
            <w:vAlign w:val="center"/>
          </w:tcPr>
          <w:p w:rsidR="00B32AEF" w:rsidRPr="00A16FEF" w:rsidRDefault="00B32AEF" w:rsidP="00B32AEF">
            <w:pPr>
              <w:pStyle w:val="tabletext"/>
              <w:rPr>
                <w:b/>
                <w:bCs/>
              </w:rPr>
            </w:pPr>
            <w:r w:rsidRPr="00A16FEF">
              <w:rPr>
                <w:b/>
                <w:bCs/>
              </w:rPr>
              <w:lastRenderedPageBreak/>
              <w:t>Name:</w:t>
            </w:r>
          </w:p>
        </w:tc>
        <w:bookmarkStart w:id="0" w:name="Text3"/>
        <w:tc>
          <w:tcPr>
            <w:tcW w:w="5219" w:type="dxa"/>
            <w:gridSpan w:val="2"/>
            <w:tcBorders>
              <w:top w:val="single" w:sz="4" w:space="0" w:color="auto"/>
              <w:bottom w:val="single" w:sz="4" w:space="0" w:color="auto"/>
            </w:tcBorders>
            <w:vAlign w:val="center"/>
          </w:tcPr>
          <w:p w:rsidR="00B32AEF" w:rsidRPr="00B32AEF" w:rsidRDefault="00B32AEF" w:rsidP="00B32AEF">
            <w:pPr>
              <w:pStyle w:val="tabletext"/>
              <w:rPr>
                <w:b/>
                <w:bCs/>
              </w:rPr>
            </w:pPr>
            <w:r w:rsidRPr="00B32AEF">
              <w:rPr>
                <w:b/>
                <w:bCs/>
              </w:rPr>
              <w:fldChar w:fldCharType="begin">
                <w:ffData>
                  <w:name w:val="Text3"/>
                  <w:enabled/>
                  <w:calcOnExit w:val="0"/>
                  <w:textInput/>
                </w:ffData>
              </w:fldChar>
            </w:r>
            <w:r w:rsidRPr="00B32AEF">
              <w:rPr>
                <w:b/>
                <w:bCs/>
              </w:rPr>
              <w:instrText xml:space="preserve"> FORMTEXT </w:instrText>
            </w:r>
            <w:r w:rsidRPr="00B32AEF">
              <w:rPr>
                <w:b/>
                <w:bCs/>
              </w:rPr>
            </w:r>
            <w:r w:rsidRPr="00B32AEF">
              <w:rPr>
                <w:b/>
                <w:bCs/>
              </w:rPr>
              <w:fldChar w:fldCharType="separate"/>
            </w:r>
            <w:r w:rsidRPr="00B32AEF">
              <w:rPr>
                <w:b/>
                <w:bCs/>
                <w:noProof/>
              </w:rPr>
              <w:t> </w:t>
            </w:r>
            <w:r w:rsidRPr="00B32AEF">
              <w:rPr>
                <w:b/>
                <w:bCs/>
                <w:noProof/>
              </w:rPr>
              <w:t> </w:t>
            </w:r>
            <w:r w:rsidRPr="00B32AEF">
              <w:rPr>
                <w:b/>
                <w:bCs/>
                <w:noProof/>
              </w:rPr>
              <w:t> </w:t>
            </w:r>
            <w:r w:rsidRPr="00B32AEF">
              <w:rPr>
                <w:b/>
                <w:bCs/>
                <w:noProof/>
              </w:rPr>
              <w:t> </w:t>
            </w:r>
            <w:r w:rsidRPr="00B32AEF">
              <w:rPr>
                <w:b/>
                <w:bCs/>
                <w:noProof/>
              </w:rPr>
              <w:t> </w:t>
            </w:r>
            <w:r w:rsidRPr="00B32AEF">
              <w:rPr>
                <w:b/>
                <w:bCs/>
              </w:rPr>
              <w:fldChar w:fldCharType="end"/>
            </w:r>
            <w:bookmarkEnd w:id="0"/>
          </w:p>
        </w:tc>
        <w:tc>
          <w:tcPr>
            <w:tcW w:w="4680" w:type="dxa"/>
            <w:gridSpan w:val="3"/>
            <w:tcBorders>
              <w:top w:val="single" w:sz="4" w:space="0" w:color="auto"/>
              <w:bottom w:val="single" w:sz="4" w:space="0" w:color="auto"/>
              <w:right w:val="single" w:sz="4" w:space="0" w:color="auto"/>
            </w:tcBorders>
            <w:vAlign w:val="center"/>
          </w:tcPr>
          <w:p w:rsidR="00B32AEF" w:rsidRPr="00A16FEF" w:rsidRDefault="00B32AEF" w:rsidP="00B32AEF">
            <w:pPr>
              <w:pStyle w:val="tabletext"/>
              <w:jc w:val="left"/>
              <w:rPr>
                <w:b/>
                <w:bCs/>
              </w:rPr>
            </w:pPr>
            <w:r w:rsidRPr="00A16FEF">
              <w:rPr>
                <w:b/>
              </w:rPr>
              <w:t>Identification</w:t>
            </w:r>
            <w:r>
              <w:rPr>
                <w:b/>
              </w:rPr>
              <w:t xml:space="preserve"> Competency</w:t>
            </w:r>
            <w:r w:rsidRPr="00A16FEF">
              <w:rPr>
                <w:b/>
              </w:rPr>
              <w:t xml:space="preserve"> Reference:</w:t>
            </w:r>
            <w:r w:rsidRPr="00A16FEF">
              <w:rPr>
                <w:b/>
                <w:bCs/>
              </w:rPr>
              <w:t xml:space="preserve"> </w:t>
            </w:r>
            <w:bookmarkStart w:id="1" w:name="Text4"/>
            <w:r>
              <w:rPr>
                <w:b/>
                <w:bCs/>
              </w:rPr>
              <w:fldChar w:fldCharType="begin">
                <w:ffData>
                  <w:name w:val="Text4"/>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1"/>
          </w:p>
        </w:tc>
        <w:tc>
          <w:tcPr>
            <w:tcW w:w="4680" w:type="dxa"/>
            <w:gridSpan w:val="2"/>
            <w:tcBorders>
              <w:top w:val="single" w:sz="4" w:space="0" w:color="auto"/>
              <w:bottom w:val="single" w:sz="4" w:space="0" w:color="auto"/>
              <w:right w:val="single" w:sz="4" w:space="0" w:color="auto"/>
            </w:tcBorders>
            <w:vAlign w:val="center"/>
          </w:tcPr>
          <w:p w:rsidR="00B32AEF" w:rsidRPr="00A16FEF" w:rsidRDefault="00B32AEF" w:rsidP="00B32AEF">
            <w:pPr>
              <w:pStyle w:val="tabletext"/>
              <w:rPr>
                <w:b/>
                <w:bCs/>
              </w:rPr>
            </w:pPr>
            <w:r>
              <w:rPr>
                <w:b/>
                <w:bCs/>
              </w:rPr>
              <w:t xml:space="preserve">Page No. </w:t>
            </w:r>
            <w:bookmarkStart w:id="2" w:name="Text5"/>
            <w:r>
              <w:rPr>
                <w:b/>
                <w:bCs/>
              </w:rPr>
              <w:fldChar w:fldCharType="begin">
                <w:ffData>
                  <w:name w:val="Text5"/>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2"/>
          </w:p>
        </w:tc>
      </w:tr>
      <w:tr w:rsidR="00B32AEF" w:rsidRPr="005D4340" w:rsidTr="00B4606F">
        <w:trPr>
          <w:trHeight w:val="326"/>
          <w:tblHeader/>
        </w:trPr>
        <w:tc>
          <w:tcPr>
            <w:tcW w:w="1081" w:type="dxa"/>
            <w:tcBorders>
              <w:top w:val="single" w:sz="4" w:space="0" w:color="auto"/>
              <w:left w:val="single" w:sz="4" w:space="0" w:color="auto"/>
              <w:bottom w:val="single" w:sz="4" w:space="0" w:color="auto"/>
              <w:right w:val="single" w:sz="4" w:space="0" w:color="auto"/>
            </w:tcBorders>
            <w:vAlign w:val="center"/>
          </w:tcPr>
          <w:p w:rsidR="00B32AEF" w:rsidRDefault="00B32AEF" w:rsidP="00B32AEF">
            <w:pPr>
              <w:pStyle w:val="tabletext"/>
              <w:rPr>
                <w:b/>
                <w:bCs/>
              </w:rPr>
            </w:pPr>
            <w:r>
              <w:rPr>
                <w:b/>
                <w:bCs/>
              </w:rPr>
              <w:t>Dates</w:t>
            </w:r>
            <w:r>
              <w:rPr>
                <w:b/>
                <w:bCs/>
              </w:rPr>
              <w:br/>
            </w:r>
            <w:r w:rsidRPr="00CA75DC">
              <w:t>From/To</w:t>
            </w:r>
          </w:p>
        </w:tc>
        <w:tc>
          <w:tcPr>
            <w:tcW w:w="2519" w:type="dxa"/>
            <w:tcBorders>
              <w:top w:val="single" w:sz="4" w:space="0" w:color="auto"/>
              <w:left w:val="single" w:sz="4" w:space="0" w:color="auto"/>
              <w:bottom w:val="single" w:sz="4" w:space="0" w:color="auto"/>
              <w:right w:val="single" w:sz="4" w:space="0" w:color="auto"/>
            </w:tcBorders>
            <w:vAlign w:val="center"/>
          </w:tcPr>
          <w:p w:rsidR="00B32AEF" w:rsidRPr="00CA75DC" w:rsidRDefault="00B32AEF" w:rsidP="00B32AEF">
            <w:pPr>
              <w:pStyle w:val="tabletext"/>
              <w:jc w:val="left"/>
              <w:rPr>
                <w:b/>
              </w:rPr>
            </w:pPr>
            <w:r>
              <w:rPr>
                <w:b/>
              </w:rPr>
              <w:t>Employer/Client &amp;  Infrastructure Owner</w:t>
            </w:r>
          </w:p>
        </w:tc>
        <w:tc>
          <w:tcPr>
            <w:tcW w:w="4140" w:type="dxa"/>
            <w:gridSpan w:val="2"/>
            <w:tcBorders>
              <w:top w:val="single" w:sz="4" w:space="0" w:color="auto"/>
              <w:bottom w:val="single" w:sz="4" w:space="0" w:color="auto"/>
              <w:right w:val="single" w:sz="4" w:space="0" w:color="auto"/>
            </w:tcBorders>
            <w:vAlign w:val="center"/>
          </w:tcPr>
          <w:p w:rsidR="00B32AEF" w:rsidRPr="00CA75DC" w:rsidRDefault="00B32AEF" w:rsidP="00B32AEF">
            <w:pPr>
              <w:pStyle w:val="tabletext"/>
              <w:jc w:val="left"/>
              <w:rPr>
                <w:bCs/>
              </w:rPr>
            </w:pPr>
            <w:r>
              <w:rPr>
                <w:b/>
              </w:rPr>
              <w:t>Description of Task:</w:t>
            </w:r>
            <w:r>
              <w:rPr>
                <w:b/>
              </w:rPr>
              <w:br/>
            </w:r>
            <w:r>
              <w:rPr>
                <w:bCs/>
              </w:rPr>
              <w:t>Description of Role(s) in terms of Competencies, levels and complexity</w:t>
            </w:r>
          </w:p>
        </w:tc>
        <w:tc>
          <w:tcPr>
            <w:tcW w:w="720" w:type="dxa"/>
            <w:tcBorders>
              <w:top w:val="single" w:sz="4" w:space="0" w:color="auto"/>
              <w:bottom w:val="single" w:sz="4" w:space="0" w:color="auto"/>
              <w:right w:val="single" w:sz="4" w:space="0" w:color="auto"/>
            </w:tcBorders>
          </w:tcPr>
          <w:p w:rsidR="00B32AEF" w:rsidRDefault="00B32AEF" w:rsidP="00B32AEF">
            <w:pPr>
              <w:pStyle w:val="tabletext"/>
              <w:jc w:val="left"/>
              <w:rPr>
                <w:b/>
              </w:rPr>
            </w:pPr>
          </w:p>
          <w:p w:rsidR="00B32AEF" w:rsidRDefault="00B32AEF" w:rsidP="00B32AEF">
            <w:pPr>
              <w:pStyle w:val="tabletext"/>
              <w:jc w:val="left"/>
              <w:rPr>
                <w:b/>
              </w:rPr>
            </w:pPr>
            <w:r>
              <w:rPr>
                <w:b/>
              </w:rPr>
              <w:t>Ref</w:t>
            </w:r>
          </w:p>
        </w:tc>
        <w:tc>
          <w:tcPr>
            <w:tcW w:w="2520" w:type="dxa"/>
            <w:tcBorders>
              <w:top w:val="single" w:sz="4" w:space="0" w:color="auto"/>
              <w:left w:val="single" w:sz="4" w:space="0" w:color="auto"/>
              <w:bottom w:val="single" w:sz="4" w:space="0" w:color="auto"/>
              <w:right w:val="single" w:sz="4" w:space="0" w:color="auto"/>
            </w:tcBorders>
            <w:vAlign w:val="center"/>
          </w:tcPr>
          <w:p w:rsidR="00B32AEF" w:rsidRPr="00CA75DC" w:rsidRDefault="00B32AEF" w:rsidP="00B32AEF">
            <w:pPr>
              <w:pStyle w:val="tabletext"/>
              <w:jc w:val="left"/>
              <w:rPr>
                <w:b/>
              </w:rPr>
            </w:pPr>
            <w:r>
              <w:rPr>
                <w:b/>
              </w:rPr>
              <w:t>Equipment or System Types</w:t>
            </w:r>
          </w:p>
        </w:tc>
        <w:tc>
          <w:tcPr>
            <w:tcW w:w="1980" w:type="dxa"/>
            <w:tcBorders>
              <w:top w:val="single" w:sz="4" w:space="0" w:color="auto"/>
              <w:bottom w:val="single" w:sz="4" w:space="0" w:color="auto"/>
              <w:right w:val="single" w:sz="4" w:space="0" w:color="auto"/>
            </w:tcBorders>
            <w:vAlign w:val="center"/>
          </w:tcPr>
          <w:p w:rsidR="00B32AEF" w:rsidRPr="00CA75DC" w:rsidRDefault="00B32AEF" w:rsidP="00B32AEF">
            <w:pPr>
              <w:pStyle w:val="tabletext"/>
              <w:jc w:val="left"/>
              <w:rPr>
                <w:b/>
              </w:rPr>
            </w:pPr>
            <w:r>
              <w:rPr>
                <w:b/>
              </w:rPr>
              <w:t>Verification Signature and Name &amp; ID or Ref from page 1.</w:t>
            </w:r>
          </w:p>
        </w:tc>
        <w:tc>
          <w:tcPr>
            <w:tcW w:w="2700" w:type="dxa"/>
            <w:tcBorders>
              <w:top w:val="single" w:sz="4" w:space="0" w:color="auto"/>
              <w:bottom w:val="single" w:sz="4" w:space="0" w:color="auto"/>
              <w:right w:val="single" w:sz="4" w:space="0" w:color="auto"/>
            </w:tcBorders>
            <w:vAlign w:val="center"/>
          </w:tcPr>
          <w:p w:rsidR="00B32AEF" w:rsidRPr="00173E95" w:rsidRDefault="00B32AEF" w:rsidP="00B32AEF">
            <w:pPr>
              <w:pStyle w:val="tabletext"/>
              <w:jc w:val="left"/>
              <w:rPr>
                <w:bCs/>
              </w:rPr>
            </w:pPr>
            <w:r>
              <w:rPr>
                <w:b/>
              </w:rPr>
              <w:t>Supervisor Observations</w:t>
            </w:r>
            <w:r>
              <w:rPr>
                <w:b/>
              </w:rPr>
              <w:br/>
            </w:r>
            <w:r>
              <w:rPr>
                <w:bCs/>
              </w:rPr>
              <w:t>(Assessment / Follow-up / Competence Cross Reference)</w:t>
            </w:r>
          </w:p>
        </w:tc>
      </w:tr>
      <w:tr w:rsidR="00B32AEF" w:rsidRPr="00B32AEF" w:rsidTr="00B9717D">
        <w:trPr>
          <w:cantSplit/>
          <w:trHeight w:val="6342"/>
        </w:trPr>
        <w:tc>
          <w:tcPr>
            <w:tcW w:w="1081" w:type="dxa"/>
            <w:tcBorders>
              <w:top w:val="single" w:sz="4" w:space="0" w:color="auto"/>
              <w:left w:val="single" w:sz="4" w:space="0" w:color="auto"/>
              <w:bottom w:val="single" w:sz="4" w:space="0" w:color="auto"/>
              <w:right w:val="single" w:sz="4" w:space="0" w:color="auto"/>
            </w:tcBorders>
          </w:tcPr>
          <w:p w:rsidR="00B32AEF" w:rsidRPr="00B32AEF" w:rsidRDefault="00B32AEF" w:rsidP="00B32AEF">
            <w:pPr>
              <w:pStyle w:val="tabletext"/>
            </w:pPr>
          </w:p>
        </w:tc>
        <w:tc>
          <w:tcPr>
            <w:tcW w:w="2519" w:type="dxa"/>
            <w:tcBorders>
              <w:top w:val="single" w:sz="4" w:space="0" w:color="auto"/>
              <w:left w:val="single" w:sz="4" w:space="0" w:color="auto"/>
              <w:bottom w:val="single" w:sz="4" w:space="0" w:color="auto"/>
              <w:right w:val="single" w:sz="4" w:space="0" w:color="auto"/>
            </w:tcBorders>
          </w:tcPr>
          <w:p w:rsidR="00B32AEF" w:rsidRPr="00B32AEF" w:rsidRDefault="00B32AEF" w:rsidP="00B32AEF">
            <w:pPr>
              <w:pStyle w:val="tabletext"/>
            </w:pPr>
          </w:p>
        </w:tc>
        <w:tc>
          <w:tcPr>
            <w:tcW w:w="4140" w:type="dxa"/>
            <w:gridSpan w:val="2"/>
            <w:tcBorders>
              <w:top w:val="single" w:sz="4" w:space="0" w:color="auto"/>
              <w:bottom w:val="single" w:sz="4" w:space="0" w:color="auto"/>
              <w:right w:val="single" w:sz="4" w:space="0" w:color="auto"/>
            </w:tcBorders>
          </w:tcPr>
          <w:p w:rsidR="00B32AEF" w:rsidRPr="00B32AEF" w:rsidRDefault="00B32AEF" w:rsidP="00B32AEF">
            <w:pPr>
              <w:pStyle w:val="tabletext"/>
            </w:pPr>
          </w:p>
        </w:tc>
        <w:tc>
          <w:tcPr>
            <w:tcW w:w="720" w:type="dxa"/>
            <w:tcBorders>
              <w:top w:val="single" w:sz="4" w:space="0" w:color="auto"/>
              <w:bottom w:val="single" w:sz="4" w:space="0" w:color="auto"/>
              <w:right w:val="single" w:sz="4" w:space="0" w:color="auto"/>
            </w:tcBorders>
          </w:tcPr>
          <w:p w:rsidR="00B32AEF" w:rsidRPr="00B32AEF" w:rsidRDefault="00B32AEF" w:rsidP="00B32AEF">
            <w:pPr>
              <w:pStyle w:val="tabletext"/>
            </w:pPr>
          </w:p>
        </w:tc>
        <w:tc>
          <w:tcPr>
            <w:tcW w:w="2520" w:type="dxa"/>
            <w:tcBorders>
              <w:top w:val="single" w:sz="4" w:space="0" w:color="auto"/>
              <w:left w:val="single" w:sz="4" w:space="0" w:color="auto"/>
              <w:bottom w:val="single" w:sz="4" w:space="0" w:color="auto"/>
              <w:right w:val="single" w:sz="4" w:space="0" w:color="auto"/>
            </w:tcBorders>
          </w:tcPr>
          <w:p w:rsidR="00B32AEF" w:rsidRPr="00B32AEF" w:rsidRDefault="00B32AEF" w:rsidP="00B32AEF">
            <w:pPr>
              <w:pStyle w:val="tabletext"/>
            </w:pPr>
          </w:p>
        </w:tc>
        <w:tc>
          <w:tcPr>
            <w:tcW w:w="1980" w:type="dxa"/>
            <w:tcBorders>
              <w:top w:val="single" w:sz="4" w:space="0" w:color="auto"/>
              <w:bottom w:val="single" w:sz="4" w:space="0" w:color="auto"/>
              <w:right w:val="single" w:sz="4" w:space="0" w:color="auto"/>
            </w:tcBorders>
          </w:tcPr>
          <w:p w:rsidR="00B32AEF" w:rsidRPr="00B32AEF" w:rsidRDefault="00B32AEF" w:rsidP="00B32AEF">
            <w:pPr>
              <w:pStyle w:val="tabletext"/>
            </w:pPr>
          </w:p>
        </w:tc>
        <w:tc>
          <w:tcPr>
            <w:tcW w:w="2700" w:type="dxa"/>
            <w:tcBorders>
              <w:top w:val="single" w:sz="4" w:space="0" w:color="auto"/>
              <w:bottom w:val="single" w:sz="4" w:space="0" w:color="auto"/>
              <w:right w:val="single" w:sz="4" w:space="0" w:color="auto"/>
            </w:tcBorders>
          </w:tcPr>
          <w:p w:rsidR="00B32AEF" w:rsidRPr="00B32AEF" w:rsidRDefault="00B32AEF" w:rsidP="00B32AEF">
            <w:pPr>
              <w:pStyle w:val="tabletext"/>
            </w:pPr>
          </w:p>
        </w:tc>
      </w:tr>
      <w:tr w:rsidR="00B32AEF" w:rsidRPr="00B32AEF" w:rsidTr="00B9717D">
        <w:trPr>
          <w:trHeight w:val="7731"/>
        </w:trPr>
        <w:tc>
          <w:tcPr>
            <w:tcW w:w="1081" w:type="dxa"/>
            <w:tcBorders>
              <w:top w:val="single" w:sz="4" w:space="0" w:color="auto"/>
              <w:left w:val="single" w:sz="4" w:space="0" w:color="auto"/>
              <w:bottom w:val="single" w:sz="4" w:space="0" w:color="auto"/>
              <w:right w:val="single" w:sz="4" w:space="0" w:color="auto"/>
            </w:tcBorders>
          </w:tcPr>
          <w:p w:rsidR="00B32AEF" w:rsidRPr="00B32AEF" w:rsidRDefault="00B32AEF" w:rsidP="00B32AEF">
            <w:pPr>
              <w:pStyle w:val="tabletext"/>
            </w:pPr>
          </w:p>
        </w:tc>
        <w:tc>
          <w:tcPr>
            <w:tcW w:w="2519" w:type="dxa"/>
            <w:tcBorders>
              <w:top w:val="single" w:sz="4" w:space="0" w:color="auto"/>
              <w:left w:val="single" w:sz="4" w:space="0" w:color="auto"/>
              <w:bottom w:val="single" w:sz="4" w:space="0" w:color="auto"/>
              <w:right w:val="single" w:sz="4" w:space="0" w:color="auto"/>
            </w:tcBorders>
          </w:tcPr>
          <w:p w:rsidR="00B32AEF" w:rsidRPr="00B32AEF" w:rsidRDefault="00B32AEF" w:rsidP="00B32AEF">
            <w:pPr>
              <w:pStyle w:val="tabletext"/>
            </w:pPr>
          </w:p>
        </w:tc>
        <w:tc>
          <w:tcPr>
            <w:tcW w:w="4140" w:type="dxa"/>
            <w:gridSpan w:val="2"/>
            <w:tcBorders>
              <w:top w:val="single" w:sz="4" w:space="0" w:color="auto"/>
              <w:bottom w:val="single" w:sz="4" w:space="0" w:color="auto"/>
              <w:right w:val="single" w:sz="4" w:space="0" w:color="auto"/>
            </w:tcBorders>
          </w:tcPr>
          <w:p w:rsidR="00B32AEF" w:rsidRPr="00B32AEF" w:rsidRDefault="00B32AEF" w:rsidP="00B32AEF">
            <w:pPr>
              <w:pStyle w:val="tabletext"/>
            </w:pPr>
          </w:p>
        </w:tc>
        <w:tc>
          <w:tcPr>
            <w:tcW w:w="720" w:type="dxa"/>
            <w:tcBorders>
              <w:top w:val="single" w:sz="4" w:space="0" w:color="auto"/>
              <w:bottom w:val="single" w:sz="4" w:space="0" w:color="auto"/>
              <w:right w:val="single" w:sz="4" w:space="0" w:color="auto"/>
            </w:tcBorders>
          </w:tcPr>
          <w:p w:rsidR="00B32AEF" w:rsidRPr="00B32AEF" w:rsidRDefault="00B32AEF" w:rsidP="00B32AEF">
            <w:pPr>
              <w:pStyle w:val="tabletext"/>
            </w:pPr>
          </w:p>
        </w:tc>
        <w:tc>
          <w:tcPr>
            <w:tcW w:w="2520" w:type="dxa"/>
            <w:tcBorders>
              <w:top w:val="single" w:sz="4" w:space="0" w:color="auto"/>
              <w:left w:val="single" w:sz="4" w:space="0" w:color="auto"/>
              <w:bottom w:val="single" w:sz="4" w:space="0" w:color="auto"/>
              <w:right w:val="single" w:sz="4" w:space="0" w:color="auto"/>
            </w:tcBorders>
          </w:tcPr>
          <w:p w:rsidR="00B32AEF" w:rsidRPr="00B32AEF" w:rsidRDefault="00B32AEF" w:rsidP="00B32AEF">
            <w:pPr>
              <w:pStyle w:val="tabletext"/>
            </w:pPr>
          </w:p>
        </w:tc>
        <w:tc>
          <w:tcPr>
            <w:tcW w:w="1980" w:type="dxa"/>
            <w:tcBorders>
              <w:top w:val="single" w:sz="4" w:space="0" w:color="auto"/>
              <w:bottom w:val="single" w:sz="4" w:space="0" w:color="auto"/>
              <w:right w:val="single" w:sz="4" w:space="0" w:color="auto"/>
            </w:tcBorders>
          </w:tcPr>
          <w:p w:rsidR="00B32AEF" w:rsidRPr="00B32AEF" w:rsidRDefault="00B32AEF" w:rsidP="00B32AEF">
            <w:pPr>
              <w:pStyle w:val="tabletext"/>
            </w:pPr>
          </w:p>
        </w:tc>
        <w:tc>
          <w:tcPr>
            <w:tcW w:w="2700" w:type="dxa"/>
            <w:tcBorders>
              <w:top w:val="single" w:sz="4" w:space="0" w:color="auto"/>
              <w:bottom w:val="single" w:sz="4" w:space="0" w:color="auto"/>
              <w:right w:val="single" w:sz="4" w:space="0" w:color="auto"/>
            </w:tcBorders>
          </w:tcPr>
          <w:p w:rsidR="00B32AEF" w:rsidRPr="00B32AEF" w:rsidRDefault="00B32AEF" w:rsidP="00B32AEF">
            <w:pPr>
              <w:pStyle w:val="tabletext"/>
            </w:pPr>
          </w:p>
        </w:tc>
      </w:tr>
      <w:tr w:rsidR="00B32AEF" w:rsidRPr="00B32AEF" w:rsidTr="00B9717D">
        <w:trPr>
          <w:trHeight w:val="7193"/>
        </w:trPr>
        <w:tc>
          <w:tcPr>
            <w:tcW w:w="1081" w:type="dxa"/>
            <w:tcBorders>
              <w:top w:val="single" w:sz="4" w:space="0" w:color="auto"/>
              <w:left w:val="single" w:sz="4" w:space="0" w:color="auto"/>
              <w:bottom w:val="single" w:sz="4" w:space="0" w:color="auto"/>
              <w:right w:val="single" w:sz="4" w:space="0" w:color="auto"/>
            </w:tcBorders>
          </w:tcPr>
          <w:p w:rsidR="00B32AEF" w:rsidRPr="00B32AEF" w:rsidRDefault="00B32AEF" w:rsidP="00B32AEF">
            <w:pPr>
              <w:pStyle w:val="tabletext"/>
            </w:pPr>
          </w:p>
        </w:tc>
        <w:tc>
          <w:tcPr>
            <w:tcW w:w="2519" w:type="dxa"/>
            <w:tcBorders>
              <w:top w:val="single" w:sz="4" w:space="0" w:color="auto"/>
              <w:left w:val="single" w:sz="4" w:space="0" w:color="auto"/>
              <w:bottom w:val="single" w:sz="4" w:space="0" w:color="auto"/>
              <w:right w:val="single" w:sz="4" w:space="0" w:color="auto"/>
            </w:tcBorders>
          </w:tcPr>
          <w:p w:rsidR="00B32AEF" w:rsidRPr="00B32AEF" w:rsidRDefault="00B32AEF" w:rsidP="00B32AEF">
            <w:pPr>
              <w:pStyle w:val="tabletext"/>
            </w:pPr>
          </w:p>
        </w:tc>
        <w:tc>
          <w:tcPr>
            <w:tcW w:w="4140" w:type="dxa"/>
            <w:gridSpan w:val="2"/>
            <w:tcBorders>
              <w:top w:val="single" w:sz="4" w:space="0" w:color="auto"/>
              <w:bottom w:val="single" w:sz="4" w:space="0" w:color="auto"/>
              <w:right w:val="single" w:sz="4" w:space="0" w:color="auto"/>
            </w:tcBorders>
          </w:tcPr>
          <w:p w:rsidR="00B32AEF" w:rsidRPr="00B32AEF" w:rsidRDefault="00B32AEF" w:rsidP="00B32AEF">
            <w:pPr>
              <w:pStyle w:val="tabletext"/>
            </w:pPr>
          </w:p>
        </w:tc>
        <w:tc>
          <w:tcPr>
            <w:tcW w:w="720" w:type="dxa"/>
            <w:tcBorders>
              <w:top w:val="single" w:sz="4" w:space="0" w:color="auto"/>
              <w:bottom w:val="single" w:sz="4" w:space="0" w:color="auto"/>
              <w:right w:val="single" w:sz="4" w:space="0" w:color="auto"/>
            </w:tcBorders>
          </w:tcPr>
          <w:p w:rsidR="00B32AEF" w:rsidRPr="00B32AEF" w:rsidRDefault="00B32AEF" w:rsidP="00B32AEF">
            <w:pPr>
              <w:pStyle w:val="tabletext"/>
            </w:pPr>
          </w:p>
        </w:tc>
        <w:tc>
          <w:tcPr>
            <w:tcW w:w="2520" w:type="dxa"/>
            <w:tcBorders>
              <w:top w:val="single" w:sz="4" w:space="0" w:color="auto"/>
              <w:left w:val="single" w:sz="4" w:space="0" w:color="auto"/>
              <w:bottom w:val="single" w:sz="4" w:space="0" w:color="auto"/>
              <w:right w:val="single" w:sz="4" w:space="0" w:color="auto"/>
            </w:tcBorders>
          </w:tcPr>
          <w:p w:rsidR="00B32AEF" w:rsidRPr="00B32AEF" w:rsidRDefault="00B32AEF" w:rsidP="00B32AEF">
            <w:pPr>
              <w:pStyle w:val="tabletext"/>
            </w:pPr>
            <w:bookmarkStart w:id="3" w:name="_GoBack"/>
            <w:bookmarkEnd w:id="3"/>
          </w:p>
        </w:tc>
        <w:tc>
          <w:tcPr>
            <w:tcW w:w="1980" w:type="dxa"/>
            <w:tcBorders>
              <w:top w:val="single" w:sz="4" w:space="0" w:color="auto"/>
              <w:bottom w:val="single" w:sz="4" w:space="0" w:color="auto"/>
              <w:right w:val="single" w:sz="4" w:space="0" w:color="auto"/>
            </w:tcBorders>
          </w:tcPr>
          <w:p w:rsidR="00B32AEF" w:rsidRPr="00B32AEF" w:rsidRDefault="00B32AEF" w:rsidP="00B32AEF">
            <w:pPr>
              <w:pStyle w:val="tabletext"/>
            </w:pPr>
          </w:p>
        </w:tc>
        <w:tc>
          <w:tcPr>
            <w:tcW w:w="2700" w:type="dxa"/>
            <w:tcBorders>
              <w:top w:val="single" w:sz="4" w:space="0" w:color="auto"/>
              <w:bottom w:val="single" w:sz="4" w:space="0" w:color="auto"/>
              <w:right w:val="single" w:sz="4" w:space="0" w:color="auto"/>
            </w:tcBorders>
          </w:tcPr>
          <w:p w:rsidR="00B32AEF" w:rsidRPr="00B32AEF" w:rsidRDefault="00B32AEF" w:rsidP="00B32AEF">
            <w:pPr>
              <w:pStyle w:val="tabletext"/>
            </w:pPr>
          </w:p>
        </w:tc>
      </w:tr>
    </w:tbl>
    <w:p w:rsidR="00B32AEF" w:rsidRPr="00B32AEF" w:rsidRDefault="00B32AEF" w:rsidP="00A71F35">
      <w:pPr>
        <w:rPr>
          <w:sz w:val="4"/>
          <w:szCs w:val="4"/>
        </w:rPr>
      </w:pPr>
    </w:p>
    <w:sectPr w:rsidR="00B32AEF" w:rsidRPr="00B32AEF" w:rsidSect="00B9717D">
      <w:pgSz w:w="16838" w:h="11906" w:orient="landscape" w:code="9"/>
      <w:pgMar w:top="709" w:right="1701" w:bottom="851" w:left="1134" w:header="284" w:footer="5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4D0" w:rsidRDefault="000E24D0">
      <w:r>
        <w:separator/>
      </w:r>
    </w:p>
  </w:endnote>
  <w:endnote w:type="continuationSeparator" w:id="0">
    <w:p w:rsidR="000E24D0" w:rsidRDefault="000E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gridCol w:w="2585"/>
      <w:gridCol w:w="2640"/>
    </w:tblGrid>
    <w:tr w:rsidR="006E7917" w:rsidRPr="009C73A4" w:rsidTr="006E7917">
      <w:tc>
        <w:tcPr>
          <w:tcW w:w="9295" w:type="dxa"/>
        </w:tcPr>
        <w:p w:rsidR="006E7917" w:rsidRPr="006E7917" w:rsidRDefault="006E7917" w:rsidP="00C90535">
          <w:pPr>
            <w:pStyle w:val="Footer"/>
            <w:jc w:val="center"/>
            <w:rPr>
              <w:rFonts w:ascii="Arial Narrow" w:hAnsi="Arial Narrow"/>
              <w:b w:val="0"/>
              <w:sz w:val="16"/>
              <w:szCs w:val="16"/>
            </w:rPr>
          </w:pPr>
          <w:r w:rsidRPr="006E7917">
            <w:rPr>
              <w:rFonts w:ascii="Arial Narrow" w:hAnsi="Arial Narrow"/>
              <w:b w:val="0"/>
              <w:sz w:val="16"/>
              <w:szCs w:val="16"/>
            </w:rPr>
            <w:t>Approving Manager: Chief Engineer</w:t>
          </w:r>
        </w:p>
      </w:tc>
      <w:tc>
        <w:tcPr>
          <w:tcW w:w="2585" w:type="dxa"/>
        </w:tcPr>
        <w:p w:rsidR="006E7917" w:rsidRPr="006E7917" w:rsidRDefault="00296493" w:rsidP="00296493">
          <w:pPr>
            <w:pStyle w:val="Footer"/>
            <w:jc w:val="center"/>
            <w:rPr>
              <w:rFonts w:ascii="Arial Narrow" w:hAnsi="Arial Narrow"/>
              <w:b w:val="0"/>
              <w:sz w:val="16"/>
              <w:szCs w:val="16"/>
            </w:rPr>
          </w:pPr>
          <w:r>
            <w:rPr>
              <w:rFonts w:ascii="Arial Narrow" w:hAnsi="Arial Narrow"/>
              <w:b w:val="0"/>
              <w:sz w:val="16"/>
              <w:szCs w:val="16"/>
            </w:rPr>
            <w:t>Approval Date: 01</w:t>
          </w:r>
          <w:r w:rsidR="006E7917" w:rsidRPr="006E7917">
            <w:rPr>
              <w:rFonts w:ascii="Arial Narrow" w:hAnsi="Arial Narrow"/>
              <w:b w:val="0"/>
              <w:sz w:val="16"/>
              <w:szCs w:val="16"/>
            </w:rPr>
            <w:t>/0</w:t>
          </w:r>
          <w:r>
            <w:rPr>
              <w:rFonts w:ascii="Arial Narrow" w:hAnsi="Arial Narrow"/>
              <w:b w:val="0"/>
              <w:sz w:val="16"/>
              <w:szCs w:val="16"/>
            </w:rPr>
            <w:t>2/2018</w:t>
          </w:r>
        </w:p>
      </w:tc>
      <w:tc>
        <w:tcPr>
          <w:tcW w:w="2640" w:type="dxa"/>
        </w:tcPr>
        <w:p w:rsidR="006E7917" w:rsidRPr="006E7917" w:rsidRDefault="006E7917" w:rsidP="00296493">
          <w:pPr>
            <w:pStyle w:val="Footer"/>
            <w:jc w:val="center"/>
            <w:rPr>
              <w:rFonts w:ascii="Arial Narrow" w:hAnsi="Arial Narrow"/>
              <w:b w:val="0"/>
              <w:sz w:val="16"/>
              <w:szCs w:val="16"/>
            </w:rPr>
          </w:pPr>
          <w:r w:rsidRPr="006E7917">
            <w:rPr>
              <w:rFonts w:ascii="Arial Narrow" w:hAnsi="Arial Narrow"/>
              <w:b w:val="0"/>
              <w:sz w:val="16"/>
              <w:szCs w:val="16"/>
            </w:rPr>
            <w:t>Next Review Date: 0</w:t>
          </w:r>
          <w:r w:rsidR="00296493">
            <w:rPr>
              <w:rFonts w:ascii="Arial Narrow" w:hAnsi="Arial Narrow"/>
              <w:b w:val="0"/>
              <w:sz w:val="16"/>
              <w:szCs w:val="16"/>
            </w:rPr>
            <w:t>1</w:t>
          </w:r>
          <w:r w:rsidRPr="006E7917">
            <w:rPr>
              <w:rFonts w:ascii="Arial Narrow" w:hAnsi="Arial Narrow"/>
              <w:b w:val="0"/>
              <w:sz w:val="16"/>
              <w:szCs w:val="16"/>
            </w:rPr>
            <w:t>/0</w:t>
          </w:r>
          <w:r w:rsidR="00296493">
            <w:rPr>
              <w:rFonts w:ascii="Arial Narrow" w:hAnsi="Arial Narrow"/>
              <w:b w:val="0"/>
              <w:sz w:val="16"/>
              <w:szCs w:val="16"/>
            </w:rPr>
            <w:t>2</w:t>
          </w:r>
          <w:r w:rsidRPr="006E7917">
            <w:rPr>
              <w:rFonts w:ascii="Arial Narrow" w:hAnsi="Arial Narrow"/>
              <w:b w:val="0"/>
              <w:sz w:val="16"/>
              <w:szCs w:val="16"/>
            </w:rPr>
            <w:t>/2019</w:t>
          </w:r>
        </w:p>
      </w:tc>
    </w:tr>
    <w:tr w:rsidR="006E7917" w:rsidRPr="00BA7458" w:rsidTr="006E7917">
      <w:tc>
        <w:tcPr>
          <w:tcW w:w="11880" w:type="dxa"/>
          <w:gridSpan w:val="2"/>
        </w:tcPr>
        <w:p w:rsidR="006E7917" w:rsidRPr="006E7917" w:rsidRDefault="006E7917" w:rsidP="00C90535">
          <w:pPr>
            <w:pStyle w:val="Footer"/>
            <w:jc w:val="center"/>
            <w:rPr>
              <w:rFonts w:ascii="Arial Narrow" w:hAnsi="Arial Narrow"/>
              <w:b w:val="0"/>
              <w:color w:val="FF0000"/>
              <w:sz w:val="16"/>
              <w:szCs w:val="16"/>
            </w:rPr>
          </w:pPr>
          <w:r w:rsidRPr="006E7917">
            <w:rPr>
              <w:rFonts w:ascii="Arial Narrow" w:hAnsi="Arial Narrow"/>
              <w:b w:val="0"/>
              <w:color w:val="FF0000"/>
              <w:sz w:val="16"/>
              <w:szCs w:val="16"/>
            </w:rPr>
            <w:t>PRINTOUT MAY NOT BE UP-TO-DATE; REFER TO METRO INTRANET FOR THE LATEST VERSION</w:t>
          </w:r>
        </w:p>
      </w:tc>
      <w:tc>
        <w:tcPr>
          <w:tcW w:w="2640" w:type="dxa"/>
          <w:vAlign w:val="center"/>
        </w:tcPr>
        <w:p w:rsidR="006E7917" w:rsidRPr="00BA7458" w:rsidRDefault="006E7917" w:rsidP="006E7917">
          <w:pPr>
            <w:jc w:val="center"/>
            <w:rPr>
              <w:sz w:val="16"/>
              <w:szCs w:val="16"/>
            </w:rPr>
          </w:pPr>
          <w:r w:rsidRPr="0040125E">
            <w:rPr>
              <w:sz w:val="16"/>
              <w:szCs w:val="16"/>
            </w:rPr>
            <w:t xml:space="preserve">Page </w:t>
          </w:r>
          <w:r w:rsidRPr="0040125E">
            <w:rPr>
              <w:sz w:val="16"/>
              <w:szCs w:val="16"/>
            </w:rPr>
            <w:fldChar w:fldCharType="begin"/>
          </w:r>
          <w:r w:rsidRPr="0040125E">
            <w:rPr>
              <w:sz w:val="16"/>
              <w:szCs w:val="16"/>
            </w:rPr>
            <w:instrText xml:space="preserve"> PAGE </w:instrText>
          </w:r>
          <w:r w:rsidRPr="0040125E">
            <w:rPr>
              <w:sz w:val="16"/>
              <w:szCs w:val="16"/>
            </w:rPr>
            <w:fldChar w:fldCharType="separate"/>
          </w:r>
          <w:r w:rsidR="00B9717D">
            <w:rPr>
              <w:noProof/>
              <w:sz w:val="16"/>
              <w:szCs w:val="16"/>
            </w:rPr>
            <w:t>1</w:t>
          </w:r>
          <w:r w:rsidRPr="0040125E">
            <w:rPr>
              <w:sz w:val="16"/>
              <w:szCs w:val="16"/>
            </w:rPr>
            <w:fldChar w:fldCharType="end"/>
          </w:r>
          <w:r w:rsidRPr="0040125E">
            <w:rPr>
              <w:sz w:val="16"/>
              <w:szCs w:val="16"/>
            </w:rPr>
            <w:t xml:space="preserve"> of </w:t>
          </w:r>
          <w:r w:rsidRPr="0040125E">
            <w:rPr>
              <w:sz w:val="16"/>
              <w:szCs w:val="16"/>
            </w:rPr>
            <w:fldChar w:fldCharType="begin"/>
          </w:r>
          <w:r w:rsidRPr="0040125E">
            <w:rPr>
              <w:sz w:val="16"/>
              <w:szCs w:val="16"/>
            </w:rPr>
            <w:instrText xml:space="preserve"> NUMPAGES </w:instrText>
          </w:r>
          <w:r w:rsidRPr="0040125E">
            <w:rPr>
              <w:sz w:val="16"/>
              <w:szCs w:val="16"/>
            </w:rPr>
            <w:fldChar w:fldCharType="separate"/>
          </w:r>
          <w:r w:rsidR="00B9717D">
            <w:rPr>
              <w:noProof/>
              <w:sz w:val="16"/>
              <w:szCs w:val="16"/>
            </w:rPr>
            <w:t>4</w:t>
          </w:r>
          <w:r w:rsidRPr="0040125E">
            <w:rPr>
              <w:sz w:val="16"/>
              <w:szCs w:val="16"/>
            </w:rPr>
            <w:fldChar w:fldCharType="end"/>
          </w:r>
        </w:p>
      </w:tc>
    </w:tr>
  </w:tbl>
  <w:p w:rsidR="003F1154" w:rsidRPr="00EF1AD5" w:rsidRDefault="003F1154" w:rsidP="00EF1AD5">
    <w:pPr>
      <w:pStyle w:val="Footer"/>
      <w:pBdr>
        <w:top w:val="none" w:sz="0" w:space="0" w:color="auto"/>
      </w:pBdr>
      <w:ind w:left="85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4D0" w:rsidRDefault="000E24D0">
      <w:r>
        <w:separator/>
      </w:r>
    </w:p>
  </w:footnote>
  <w:footnote w:type="continuationSeparator" w:id="0">
    <w:p w:rsidR="000E24D0" w:rsidRDefault="000E2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207"/>
      <w:gridCol w:w="2640"/>
      <w:gridCol w:w="9888"/>
    </w:tblGrid>
    <w:tr w:rsidR="00D051AF" w:rsidRPr="00BB72E3" w:rsidTr="00296493">
      <w:trPr>
        <w:trHeight w:val="694"/>
      </w:trPr>
      <w:tc>
        <w:tcPr>
          <w:tcW w:w="3207" w:type="dxa"/>
          <w:vAlign w:val="center"/>
        </w:tcPr>
        <w:p w:rsidR="00D051AF" w:rsidRPr="00BB72E3" w:rsidRDefault="0013672E" w:rsidP="006E7917">
          <w:pPr>
            <w:pStyle w:val="Header"/>
            <w:pBdr>
              <w:bottom w:val="none" w:sz="0" w:space="0" w:color="auto"/>
            </w:pBdr>
            <w:ind w:left="34"/>
            <w:jc w:val="center"/>
            <w:rPr>
              <w:rFonts w:cs="Arial"/>
            </w:rPr>
          </w:pPr>
          <w:r>
            <w:rPr>
              <w:lang w:eastAsia="en-AU"/>
            </w:rPr>
            <w:drawing>
              <wp:inline distT="0" distB="0" distL="0" distR="0" wp14:anchorId="2DA60026" wp14:editId="546073AA">
                <wp:extent cx="1485900" cy="495300"/>
                <wp:effectExtent l="0" t="0" r="0" b="0"/>
                <wp:docPr id="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p>
      </w:tc>
      <w:tc>
        <w:tcPr>
          <w:tcW w:w="12528" w:type="dxa"/>
          <w:gridSpan w:val="2"/>
          <w:vAlign w:val="center"/>
        </w:tcPr>
        <w:p w:rsidR="00D051AF" w:rsidRPr="006E7917" w:rsidRDefault="006E7917" w:rsidP="00D051AF">
          <w:pPr>
            <w:pStyle w:val="Header"/>
            <w:pBdr>
              <w:bottom w:val="none" w:sz="0" w:space="0" w:color="auto"/>
            </w:pBdr>
            <w:jc w:val="center"/>
            <w:rPr>
              <w:rFonts w:ascii="Arial" w:hAnsi="Arial" w:cs="Arial"/>
              <w:sz w:val="28"/>
              <w:szCs w:val="28"/>
            </w:rPr>
          </w:pPr>
          <w:r w:rsidRPr="006E7917">
            <w:rPr>
              <w:rFonts w:ascii="Arial" w:hAnsi="Arial" w:cs="Arial"/>
              <w:sz w:val="28"/>
              <w:szCs w:val="28"/>
            </w:rPr>
            <w:t>SIGNALS COMPETENCY WORK EXPERIENCE RECORD</w:t>
          </w:r>
        </w:p>
      </w:tc>
    </w:tr>
    <w:tr w:rsidR="006E7917" w:rsidRPr="00BB72E3" w:rsidTr="00296493">
      <w:trPr>
        <w:trHeight w:val="188"/>
      </w:trPr>
      <w:tc>
        <w:tcPr>
          <w:tcW w:w="3207" w:type="dxa"/>
          <w:vAlign w:val="center"/>
        </w:tcPr>
        <w:p w:rsidR="006E7917" w:rsidRPr="006E7917" w:rsidRDefault="006E7917" w:rsidP="006E7917">
          <w:pPr>
            <w:jc w:val="center"/>
          </w:pPr>
          <w:r w:rsidRPr="006E7917">
            <w:t>Form number: 2F-25</w:t>
          </w:r>
        </w:p>
      </w:tc>
      <w:tc>
        <w:tcPr>
          <w:tcW w:w="2640" w:type="dxa"/>
          <w:vMerge w:val="restart"/>
          <w:vAlign w:val="center"/>
        </w:tcPr>
        <w:p w:rsidR="006E7917" w:rsidRPr="006E7917" w:rsidRDefault="006E7917" w:rsidP="00D051AF">
          <w:pPr>
            <w:pStyle w:val="Header"/>
            <w:pBdr>
              <w:bottom w:val="none" w:sz="0" w:space="0" w:color="auto"/>
            </w:pBdr>
            <w:spacing w:before="60" w:after="60"/>
            <w:ind w:left="34"/>
            <w:jc w:val="center"/>
            <w:rPr>
              <w:rFonts w:ascii="Arial" w:hAnsi="Arial" w:cs="Arial"/>
              <w:b w:val="0"/>
              <w:sz w:val="22"/>
              <w:szCs w:val="22"/>
            </w:rPr>
          </w:pPr>
          <w:r>
            <w:rPr>
              <w:rFonts w:ascii="Arial" w:hAnsi="Arial" w:cs="Arial"/>
              <w:b w:val="0"/>
              <w:sz w:val="22"/>
              <w:szCs w:val="22"/>
            </w:rPr>
            <w:t>Version: 1</w:t>
          </w:r>
        </w:p>
      </w:tc>
      <w:tc>
        <w:tcPr>
          <w:tcW w:w="9888" w:type="dxa"/>
          <w:vMerge w:val="restart"/>
          <w:vAlign w:val="center"/>
        </w:tcPr>
        <w:p w:rsidR="006E7917" w:rsidRPr="006E7917" w:rsidRDefault="006E7917" w:rsidP="00296493">
          <w:pPr>
            <w:pStyle w:val="Header"/>
            <w:pBdr>
              <w:bottom w:val="none" w:sz="0" w:space="0" w:color="auto"/>
            </w:pBdr>
            <w:spacing w:before="60" w:after="60"/>
            <w:ind w:left="34"/>
            <w:jc w:val="center"/>
            <w:rPr>
              <w:rFonts w:ascii="Arial" w:hAnsi="Arial" w:cs="Arial"/>
              <w:b w:val="0"/>
              <w:sz w:val="22"/>
              <w:szCs w:val="22"/>
            </w:rPr>
          </w:pPr>
          <w:r w:rsidRPr="006E7917">
            <w:rPr>
              <w:rFonts w:ascii="Arial" w:hAnsi="Arial" w:cs="Arial"/>
              <w:b w:val="0"/>
              <w:sz w:val="22"/>
              <w:szCs w:val="22"/>
            </w:rPr>
            <w:t xml:space="preserve">Effective from: </w:t>
          </w:r>
          <w:r w:rsidR="00296493">
            <w:rPr>
              <w:rFonts w:ascii="Arial" w:hAnsi="Arial" w:cs="Arial"/>
              <w:b w:val="0"/>
              <w:sz w:val="22"/>
              <w:szCs w:val="22"/>
            </w:rPr>
            <w:t>1</w:t>
          </w:r>
          <w:r w:rsidR="00296493">
            <w:rPr>
              <w:rFonts w:ascii="Arial" w:hAnsi="Arial" w:cs="Arial"/>
              <w:b w:val="0"/>
              <w:sz w:val="22"/>
              <w:szCs w:val="22"/>
              <w:vertAlign w:val="superscript"/>
            </w:rPr>
            <w:t>st</w:t>
          </w:r>
          <w:r w:rsidRPr="006E7917">
            <w:rPr>
              <w:rFonts w:ascii="Arial" w:hAnsi="Arial" w:cs="Arial"/>
              <w:b w:val="0"/>
              <w:sz w:val="22"/>
              <w:szCs w:val="22"/>
            </w:rPr>
            <w:t xml:space="preserve"> </w:t>
          </w:r>
          <w:r w:rsidR="00296493">
            <w:rPr>
              <w:rFonts w:ascii="Arial" w:hAnsi="Arial" w:cs="Arial"/>
              <w:b w:val="0"/>
              <w:sz w:val="22"/>
              <w:szCs w:val="22"/>
            </w:rPr>
            <w:t>February 2018</w:t>
          </w:r>
        </w:p>
      </w:tc>
    </w:tr>
    <w:tr w:rsidR="006E7917" w:rsidRPr="00BB72E3" w:rsidTr="00296493">
      <w:trPr>
        <w:trHeight w:val="187"/>
      </w:trPr>
      <w:tc>
        <w:tcPr>
          <w:tcW w:w="3207" w:type="dxa"/>
          <w:vAlign w:val="center"/>
        </w:tcPr>
        <w:p w:rsidR="006E7917" w:rsidRPr="006E7917" w:rsidRDefault="006E7917" w:rsidP="00D051AF">
          <w:pPr>
            <w:pStyle w:val="Header"/>
            <w:pBdr>
              <w:bottom w:val="none" w:sz="0" w:space="0" w:color="auto"/>
            </w:pBdr>
            <w:spacing w:before="60" w:after="60"/>
            <w:ind w:left="34"/>
            <w:jc w:val="center"/>
            <w:rPr>
              <w:rFonts w:ascii="Arial" w:hAnsi="Arial" w:cs="Arial"/>
              <w:b w:val="0"/>
              <w:sz w:val="22"/>
              <w:szCs w:val="22"/>
            </w:rPr>
          </w:pPr>
          <w:r>
            <w:rPr>
              <w:rFonts w:ascii="Arial" w:hAnsi="Arial" w:cs="Arial"/>
              <w:b w:val="0"/>
              <w:sz w:val="22"/>
              <w:szCs w:val="22"/>
            </w:rPr>
            <w:t>L4-CHE-FOR-070</w:t>
          </w:r>
        </w:p>
      </w:tc>
      <w:tc>
        <w:tcPr>
          <w:tcW w:w="2640" w:type="dxa"/>
          <w:vMerge/>
          <w:vAlign w:val="center"/>
        </w:tcPr>
        <w:p w:rsidR="006E7917" w:rsidRPr="006E7917" w:rsidRDefault="006E7917" w:rsidP="00D051AF">
          <w:pPr>
            <w:pStyle w:val="Header"/>
            <w:pBdr>
              <w:bottom w:val="none" w:sz="0" w:space="0" w:color="auto"/>
            </w:pBdr>
            <w:spacing w:before="60" w:after="60"/>
            <w:ind w:left="34"/>
            <w:jc w:val="center"/>
            <w:rPr>
              <w:rFonts w:ascii="Arial" w:hAnsi="Arial" w:cs="Arial"/>
              <w:b w:val="0"/>
              <w:sz w:val="22"/>
              <w:szCs w:val="22"/>
            </w:rPr>
          </w:pPr>
        </w:p>
      </w:tc>
      <w:tc>
        <w:tcPr>
          <w:tcW w:w="9888" w:type="dxa"/>
          <w:vMerge/>
          <w:vAlign w:val="center"/>
        </w:tcPr>
        <w:p w:rsidR="006E7917" w:rsidRPr="006E7917" w:rsidRDefault="006E7917" w:rsidP="00D051AF">
          <w:pPr>
            <w:pStyle w:val="Header"/>
            <w:pBdr>
              <w:bottom w:val="none" w:sz="0" w:space="0" w:color="auto"/>
            </w:pBdr>
            <w:spacing w:before="60" w:after="60"/>
            <w:ind w:left="34"/>
            <w:jc w:val="center"/>
            <w:rPr>
              <w:rFonts w:ascii="Arial" w:hAnsi="Arial" w:cs="Arial"/>
              <w:b w:val="0"/>
              <w:sz w:val="22"/>
              <w:szCs w:val="22"/>
            </w:rPr>
          </w:pPr>
        </w:p>
      </w:tc>
    </w:tr>
  </w:tbl>
  <w:p w:rsidR="003F1154" w:rsidRPr="00D051AF" w:rsidRDefault="003F1154" w:rsidP="00B971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6496F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6B0515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AA43062"/>
    <w:lvl w:ilvl="0">
      <w:start w:val="1"/>
      <w:numFmt w:val="decimal"/>
      <w:pStyle w:val="ListNumber3"/>
      <w:lvlText w:val="%1."/>
      <w:lvlJc w:val="left"/>
      <w:pPr>
        <w:tabs>
          <w:tab w:val="num" w:pos="926"/>
        </w:tabs>
        <w:ind w:left="926" w:hanging="360"/>
      </w:pPr>
    </w:lvl>
  </w:abstractNum>
  <w:abstractNum w:abstractNumId="3">
    <w:nsid w:val="FFFFFF7F"/>
    <w:multiLevelType w:val="singleLevel"/>
    <w:tmpl w:val="0D782134"/>
    <w:lvl w:ilvl="0">
      <w:start w:val="1"/>
      <w:numFmt w:val="decimal"/>
      <w:pStyle w:val="ListNumber2"/>
      <w:lvlText w:val="%1."/>
      <w:lvlJc w:val="left"/>
      <w:pPr>
        <w:tabs>
          <w:tab w:val="num" w:pos="643"/>
        </w:tabs>
        <w:ind w:left="643" w:hanging="360"/>
      </w:pPr>
    </w:lvl>
  </w:abstractNum>
  <w:abstractNum w:abstractNumId="4">
    <w:nsid w:val="FFFFFF80"/>
    <w:multiLevelType w:val="singleLevel"/>
    <w:tmpl w:val="4B64B39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9A9AA45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FDE1E6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086C6B1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D723DBE"/>
    <w:lvl w:ilvl="0">
      <w:start w:val="1"/>
      <w:numFmt w:val="decimal"/>
      <w:pStyle w:val="ListNumber"/>
      <w:lvlText w:val="%1."/>
      <w:lvlJc w:val="left"/>
      <w:pPr>
        <w:tabs>
          <w:tab w:val="num" w:pos="360"/>
        </w:tabs>
        <w:ind w:left="360" w:hanging="360"/>
      </w:pPr>
    </w:lvl>
  </w:abstractNum>
  <w:abstractNum w:abstractNumId="9">
    <w:nsid w:val="FFFFFF89"/>
    <w:multiLevelType w:val="singleLevel"/>
    <w:tmpl w:val="7E4C978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4065500"/>
    <w:multiLevelType w:val="multilevel"/>
    <w:tmpl w:val="FE18AA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14B21FF9"/>
    <w:multiLevelType w:val="multilevel"/>
    <w:tmpl w:val="0C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17110E3B"/>
    <w:multiLevelType w:val="multilevel"/>
    <w:tmpl w:val="5FBE5AFE"/>
    <w:name w:val="Head2"/>
    <w:lvl w:ilvl="0">
      <w:start w:val="1"/>
      <w:numFmt w:val="decimal"/>
      <w:lvlText w:val="%1"/>
      <w:lvlJc w:val="left"/>
      <w:pPr>
        <w:tabs>
          <w:tab w:val="num" w:pos="567"/>
        </w:tabs>
        <w:ind w:left="567" w:hanging="567"/>
      </w:pPr>
      <w:rPr>
        <w:rFonts w:ascii="Arial" w:hAnsi="Arial" w:hint="default"/>
        <w:sz w:val="32"/>
        <w:szCs w:val="32"/>
      </w:rPr>
    </w:lvl>
    <w:lvl w:ilvl="1">
      <w:start w:val="1"/>
      <w:numFmt w:val="decimal"/>
      <w:lvlText w:val="%1.%2"/>
      <w:lvlJc w:val="left"/>
      <w:pPr>
        <w:tabs>
          <w:tab w:val="num" w:pos="567"/>
        </w:tabs>
        <w:ind w:left="567" w:hanging="567"/>
      </w:pPr>
      <w:rPr>
        <w:rFonts w:ascii="Arial" w:hAnsi="Arial" w:hint="default"/>
        <w:sz w:val="28"/>
        <w:szCs w:val="28"/>
      </w:rPr>
    </w:lvl>
    <w:lvl w:ilvl="2">
      <w:start w:val="1"/>
      <w:numFmt w:val="decimal"/>
      <w:lvlText w:val="1.1.%3"/>
      <w:lvlJc w:val="left"/>
      <w:pPr>
        <w:tabs>
          <w:tab w:val="num" w:pos="1276"/>
        </w:tabs>
        <w:ind w:left="1276" w:hanging="709"/>
      </w:pPr>
      <w:rPr>
        <w:rFonts w:ascii="Arial Bold" w:hAnsi="Arial Bold" w:hint="default"/>
        <w:b/>
        <w:i w:val="0"/>
        <w:sz w:val="24"/>
        <w:szCs w:val="24"/>
      </w:rPr>
    </w:lvl>
    <w:lvl w:ilvl="3">
      <w:start w:val="1"/>
      <w:numFmt w:val="decimal"/>
      <w:lvlText w:val="%1.%2.%3.%4"/>
      <w:lvlJc w:val="left"/>
      <w:pPr>
        <w:tabs>
          <w:tab w:val="num" w:pos="1396"/>
        </w:tabs>
        <w:ind w:left="1396" w:hanging="850"/>
      </w:pPr>
      <w:rPr>
        <w:rFonts w:ascii="Arial" w:hAnsi="Arial" w:hint="default"/>
        <w:b/>
        <w:i w:val="0"/>
        <w:sz w:val="22"/>
      </w:rPr>
    </w:lvl>
    <w:lvl w:ilvl="4">
      <w:start w:val="1"/>
      <w:numFmt w:val="decimal"/>
      <w:lvlText w:val="%1.%2.%3.%4.%5"/>
      <w:lvlJc w:val="left"/>
      <w:pPr>
        <w:tabs>
          <w:tab w:val="num" w:pos="1396"/>
        </w:tabs>
        <w:ind w:left="1396" w:hanging="850"/>
      </w:pPr>
      <w:rPr>
        <w:rFonts w:ascii="Arial" w:hAnsi="Arial" w:hint="default"/>
        <w:b/>
        <w:i w:val="0"/>
        <w:sz w:val="22"/>
      </w:rPr>
    </w:lvl>
    <w:lvl w:ilvl="5">
      <w:start w:val="1"/>
      <w:numFmt w:val="lowerRoman"/>
      <w:lvlText w:val="(%6)"/>
      <w:lvlJc w:val="left"/>
      <w:pPr>
        <w:tabs>
          <w:tab w:val="num" w:pos="1113"/>
        </w:tabs>
        <w:ind w:left="1113" w:hanging="567"/>
      </w:pPr>
      <w:rPr>
        <w:rFonts w:hint="default"/>
      </w:rPr>
    </w:lvl>
    <w:lvl w:ilvl="6">
      <w:start w:val="1"/>
      <w:numFmt w:val="lowerLetter"/>
      <w:lvlText w:val="(%7)"/>
      <w:lvlJc w:val="left"/>
      <w:pPr>
        <w:tabs>
          <w:tab w:val="num" w:pos="1386"/>
        </w:tabs>
        <w:ind w:left="1386" w:hanging="567"/>
      </w:pPr>
      <w:rPr>
        <w:rFonts w:hint="default"/>
        <w:color w:val="auto"/>
      </w:rPr>
    </w:lvl>
    <w:lvl w:ilvl="7">
      <w:start w:val="1"/>
      <w:numFmt w:val="lowerRoman"/>
      <w:lvlText w:val="(%8)"/>
      <w:lvlJc w:val="left"/>
      <w:pPr>
        <w:tabs>
          <w:tab w:val="num" w:pos="1985"/>
        </w:tabs>
        <w:ind w:left="1985" w:hanging="709"/>
      </w:pPr>
      <w:rPr>
        <w:rFonts w:hint="default"/>
      </w:rPr>
    </w:lvl>
    <w:lvl w:ilvl="8">
      <w:start w:val="1"/>
      <w:numFmt w:val="upperLetter"/>
      <w:lvlText w:val="(%9)"/>
      <w:lvlJc w:val="left"/>
      <w:pPr>
        <w:tabs>
          <w:tab w:val="num" w:pos="3097"/>
        </w:tabs>
        <w:ind w:left="3097" w:hanging="567"/>
      </w:pPr>
      <w:rPr>
        <w:rFonts w:hint="default"/>
      </w:rPr>
    </w:lvl>
  </w:abstractNum>
  <w:abstractNum w:abstractNumId="13">
    <w:nsid w:val="17892AA7"/>
    <w:multiLevelType w:val="hybridMultilevel"/>
    <w:tmpl w:val="E40095C6"/>
    <w:lvl w:ilvl="0" w:tplc="72022E46">
      <w:start w:val="1"/>
      <w:numFmt w:val="bullet"/>
      <w:pStyle w:val="BulletText1"/>
      <w:lvlText w:val="·"/>
      <w:lvlJc w:val="left"/>
      <w:pPr>
        <w:tabs>
          <w:tab w:val="num" w:pos="0"/>
        </w:tabs>
        <w:ind w:left="215" w:hanging="215"/>
      </w:pPr>
      <w:rPr>
        <w:rFonts w:ascii="Symbol" w:hAnsi="Symbol" w:hint="default"/>
        <w:sz w:val="16"/>
        <w:szCs w:val="16"/>
      </w:rPr>
    </w:lvl>
    <w:lvl w:ilvl="1" w:tplc="04090003">
      <w:start w:val="1"/>
      <w:numFmt w:val="bullet"/>
      <w:lvlText w:val=""/>
      <w:lvlJc w:val="left"/>
      <w:pPr>
        <w:tabs>
          <w:tab w:val="num" w:pos="960"/>
        </w:tabs>
        <w:ind w:left="960" w:hanging="480"/>
      </w:pPr>
      <w:rPr>
        <w:rFonts w:ascii="Wingdings" w:hAnsi="Wingdings" w:hint="default"/>
        <w:sz w:val="16"/>
        <w:szCs w:val="16"/>
      </w:rPr>
    </w:lvl>
    <w:lvl w:ilvl="2" w:tplc="51BAD8E2">
      <w:start w:val="1"/>
      <w:numFmt w:val="bullet"/>
      <w:lvlText w:val="-"/>
      <w:lvlJc w:val="left"/>
      <w:pPr>
        <w:tabs>
          <w:tab w:val="num" w:pos="1440"/>
        </w:tabs>
        <w:ind w:left="1440" w:hanging="480"/>
      </w:pPr>
      <w:rPr>
        <w:rFonts w:ascii="Times New Roman" w:eastAsia="PMingLiU" w:hAnsi="Times New Roman" w:cs="Times New Roman" w:hint="default"/>
      </w:rPr>
    </w:lvl>
    <w:lvl w:ilvl="3" w:tplc="0409000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nsid w:val="1EE5666C"/>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6787881"/>
    <w:multiLevelType w:val="multilevel"/>
    <w:tmpl w:val="F0E2B294"/>
    <w:styleLink w:val="Bullets"/>
    <w:lvl w:ilvl="0">
      <w:start w:val="1"/>
      <w:numFmt w:val="bullet"/>
      <w:pStyle w:val="Bullet1"/>
      <w:lvlText w:val=""/>
      <w:lvlJc w:val="left"/>
      <w:pPr>
        <w:tabs>
          <w:tab w:val="num" w:pos="567"/>
        </w:tabs>
        <w:ind w:left="567" w:hanging="283"/>
      </w:pPr>
      <w:rPr>
        <w:rFonts w:ascii="Wingdings" w:hAnsi="Wingdings" w:hint="default"/>
        <w:color w:val="0073CF"/>
      </w:rPr>
    </w:lvl>
    <w:lvl w:ilvl="1">
      <w:start w:val="1"/>
      <w:numFmt w:val="none"/>
      <w:pStyle w:val="Bullet1indent"/>
      <w:lvlText w:val=""/>
      <w:lvlJc w:val="left"/>
      <w:pPr>
        <w:tabs>
          <w:tab w:val="num" w:pos="567"/>
        </w:tabs>
        <w:ind w:left="567" w:hanging="283"/>
      </w:pPr>
      <w:rPr>
        <w:rFonts w:hint="default"/>
        <w:color w:val="auto"/>
      </w:rPr>
    </w:lvl>
    <w:lvl w:ilvl="2">
      <w:start w:val="1"/>
      <w:numFmt w:val="bullet"/>
      <w:pStyle w:val="Bullet2"/>
      <w:lvlText w:val="◦"/>
      <w:lvlJc w:val="left"/>
      <w:pPr>
        <w:tabs>
          <w:tab w:val="num" w:pos="851"/>
        </w:tabs>
        <w:ind w:left="851" w:hanging="284"/>
      </w:pPr>
      <w:rPr>
        <w:rFonts w:ascii="Verdana" w:hAnsi="Verdana" w:hint="default"/>
        <w:color w:val="0073CF"/>
      </w:rPr>
    </w:lvl>
    <w:lvl w:ilvl="3">
      <w:start w:val="1"/>
      <w:numFmt w:val="none"/>
      <w:pStyle w:val="Bullet2indent"/>
      <w:lvlText w:val=""/>
      <w:lvlJc w:val="left"/>
      <w:pPr>
        <w:tabs>
          <w:tab w:val="num" w:pos="851"/>
        </w:tabs>
        <w:ind w:left="851" w:hanging="284"/>
      </w:pPr>
      <w:rPr>
        <w:rFonts w:hint="default"/>
        <w:color w:val="auto"/>
      </w:rPr>
    </w:lvl>
    <w:lvl w:ilvl="4">
      <w:start w:val="1"/>
      <w:numFmt w:val="bullet"/>
      <w:pStyle w:val="Bullet3"/>
      <w:lvlText w:val="-"/>
      <w:lvlJc w:val="left"/>
      <w:pPr>
        <w:tabs>
          <w:tab w:val="num" w:pos="850"/>
        </w:tabs>
        <w:ind w:left="850" w:hanging="283"/>
      </w:pPr>
      <w:rPr>
        <w:rFonts w:ascii="Times New Roman" w:hAnsi="Times New Roman" w:cs="Times New Roman" w:hint="default"/>
        <w:color w:val="0073CF"/>
      </w:rPr>
    </w:lvl>
    <w:lvl w:ilvl="5">
      <w:start w:val="1"/>
      <w:numFmt w:val="none"/>
      <w:pStyle w:val="Bullet3indent"/>
      <w:lvlText w:val=""/>
      <w:lvlJc w:val="left"/>
      <w:pPr>
        <w:tabs>
          <w:tab w:val="num" w:pos="850"/>
        </w:tabs>
        <w:ind w:left="850" w:hanging="283"/>
      </w:pPr>
      <w:rPr>
        <w:rFonts w:hint="default"/>
      </w:rPr>
    </w:lvl>
    <w:lvl w:ilvl="6">
      <w:start w:val="1"/>
      <w:numFmt w:val="bullet"/>
      <w:pStyle w:val="Bullet4"/>
      <w:lvlText w:val=""/>
      <w:lvlJc w:val="left"/>
      <w:pPr>
        <w:tabs>
          <w:tab w:val="num" w:pos="1134"/>
        </w:tabs>
        <w:ind w:left="1134" w:hanging="283"/>
      </w:pPr>
      <w:rPr>
        <w:rFonts w:ascii="Wingdings 2" w:hAnsi="Wingdings 2" w:hint="default"/>
        <w:color w:val="0073CF"/>
      </w:rPr>
    </w:lvl>
    <w:lvl w:ilvl="7">
      <w:start w:val="1"/>
      <w:numFmt w:val="none"/>
      <w:pStyle w:val="Bullet4indent"/>
      <w:lvlText w:val=""/>
      <w:lvlJc w:val="left"/>
      <w:pPr>
        <w:tabs>
          <w:tab w:val="num" w:pos="1134"/>
        </w:tabs>
        <w:ind w:left="1134" w:hanging="283"/>
      </w:pPr>
      <w:rPr>
        <w:rFonts w:hint="default"/>
      </w:rPr>
    </w:lvl>
    <w:lvl w:ilvl="8">
      <w:start w:val="1"/>
      <w:numFmt w:val="none"/>
      <w:lvlText w:val=""/>
      <w:lvlJc w:val="left"/>
      <w:pPr>
        <w:tabs>
          <w:tab w:val="num" w:pos="1134"/>
        </w:tabs>
        <w:ind w:left="1134" w:hanging="284"/>
      </w:pPr>
      <w:rPr>
        <w:rFonts w:hint="default"/>
        <w:color w:val="A71930"/>
      </w:rPr>
    </w:lvl>
  </w:abstractNum>
  <w:abstractNum w:abstractNumId="16">
    <w:nsid w:val="43F42643"/>
    <w:multiLevelType w:val="hybridMultilevel"/>
    <w:tmpl w:val="62106F2A"/>
    <w:lvl w:ilvl="0" w:tplc="1F36E164">
      <w:start w:val="1"/>
      <w:numFmt w:val="bullet"/>
      <w:pStyle w:val="bullet"/>
      <w:lvlText w:val=""/>
      <w:lvlJc w:val="left"/>
      <w:pPr>
        <w:tabs>
          <w:tab w:val="num" w:pos="1712"/>
        </w:tabs>
        <w:ind w:left="1712" w:hanging="360"/>
      </w:pPr>
      <w:rPr>
        <w:rFonts w:ascii="Symbol" w:hAnsi="Symbol" w:hint="default"/>
        <w:color w:val="auto"/>
      </w:rPr>
    </w:lvl>
    <w:lvl w:ilvl="1" w:tplc="7B841E7A">
      <w:start w:val="1"/>
      <w:numFmt w:val="bullet"/>
      <w:pStyle w:val="instruction"/>
      <w:lvlText w:val=""/>
      <w:lvlJc w:val="left"/>
      <w:pPr>
        <w:tabs>
          <w:tab w:val="num" w:pos="2432"/>
        </w:tabs>
        <w:ind w:left="2432" w:hanging="360"/>
      </w:pPr>
      <w:rPr>
        <w:rFonts w:ascii="Wingdings" w:hAnsi="Wingdings" w:hint="default"/>
        <w:color w:val="0000FF"/>
        <w:sz w:val="22"/>
        <w:szCs w:val="22"/>
      </w:rPr>
    </w:lvl>
    <w:lvl w:ilvl="2" w:tplc="0C09000F">
      <w:start w:val="1"/>
      <w:numFmt w:val="decimal"/>
      <w:lvlText w:val="%3."/>
      <w:lvlJc w:val="left"/>
      <w:pPr>
        <w:tabs>
          <w:tab w:val="num" w:pos="3152"/>
        </w:tabs>
        <w:ind w:left="3152" w:hanging="360"/>
      </w:pPr>
      <w:rPr>
        <w:rFonts w:hint="default"/>
        <w:color w:val="auto"/>
      </w:rPr>
    </w:lvl>
    <w:lvl w:ilvl="3" w:tplc="0C090001" w:tentative="1">
      <w:start w:val="1"/>
      <w:numFmt w:val="bullet"/>
      <w:lvlText w:val=""/>
      <w:lvlJc w:val="left"/>
      <w:pPr>
        <w:tabs>
          <w:tab w:val="num" w:pos="3872"/>
        </w:tabs>
        <w:ind w:left="3872" w:hanging="360"/>
      </w:pPr>
      <w:rPr>
        <w:rFonts w:ascii="Symbol" w:hAnsi="Symbol" w:hint="default"/>
      </w:rPr>
    </w:lvl>
    <w:lvl w:ilvl="4" w:tplc="0C090003" w:tentative="1">
      <w:start w:val="1"/>
      <w:numFmt w:val="bullet"/>
      <w:lvlText w:val="o"/>
      <w:lvlJc w:val="left"/>
      <w:pPr>
        <w:tabs>
          <w:tab w:val="num" w:pos="4592"/>
        </w:tabs>
        <w:ind w:left="4592" w:hanging="360"/>
      </w:pPr>
      <w:rPr>
        <w:rFonts w:ascii="Courier New" w:hAnsi="Courier New" w:cs="Courier New" w:hint="default"/>
      </w:rPr>
    </w:lvl>
    <w:lvl w:ilvl="5" w:tplc="0C090005" w:tentative="1">
      <w:start w:val="1"/>
      <w:numFmt w:val="bullet"/>
      <w:lvlText w:val=""/>
      <w:lvlJc w:val="left"/>
      <w:pPr>
        <w:tabs>
          <w:tab w:val="num" w:pos="5312"/>
        </w:tabs>
        <w:ind w:left="5312" w:hanging="360"/>
      </w:pPr>
      <w:rPr>
        <w:rFonts w:ascii="Wingdings" w:hAnsi="Wingdings" w:hint="default"/>
      </w:rPr>
    </w:lvl>
    <w:lvl w:ilvl="6" w:tplc="0C090001" w:tentative="1">
      <w:start w:val="1"/>
      <w:numFmt w:val="bullet"/>
      <w:lvlText w:val=""/>
      <w:lvlJc w:val="left"/>
      <w:pPr>
        <w:tabs>
          <w:tab w:val="num" w:pos="6032"/>
        </w:tabs>
        <w:ind w:left="6032" w:hanging="360"/>
      </w:pPr>
      <w:rPr>
        <w:rFonts w:ascii="Symbol" w:hAnsi="Symbol" w:hint="default"/>
      </w:rPr>
    </w:lvl>
    <w:lvl w:ilvl="7" w:tplc="0C090003" w:tentative="1">
      <w:start w:val="1"/>
      <w:numFmt w:val="bullet"/>
      <w:lvlText w:val="o"/>
      <w:lvlJc w:val="left"/>
      <w:pPr>
        <w:tabs>
          <w:tab w:val="num" w:pos="6752"/>
        </w:tabs>
        <w:ind w:left="6752" w:hanging="360"/>
      </w:pPr>
      <w:rPr>
        <w:rFonts w:ascii="Courier New" w:hAnsi="Courier New" w:cs="Courier New" w:hint="default"/>
      </w:rPr>
    </w:lvl>
    <w:lvl w:ilvl="8" w:tplc="0C090005" w:tentative="1">
      <w:start w:val="1"/>
      <w:numFmt w:val="bullet"/>
      <w:lvlText w:val=""/>
      <w:lvlJc w:val="left"/>
      <w:pPr>
        <w:tabs>
          <w:tab w:val="num" w:pos="7472"/>
        </w:tabs>
        <w:ind w:left="7472" w:hanging="360"/>
      </w:pPr>
      <w:rPr>
        <w:rFonts w:ascii="Wingdings" w:hAnsi="Wingdings" w:hint="default"/>
      </w:rPr>
    </w:lvl>
  </w:abstractNum>
  <w:abstractNum w:abstractNumId="17">
    <w:nsid w:val="5A8D267D"/>
    <w:multiLevelType w:val="hybridMultilevel"/>
    <w:tmpl w:val="2B9A414C"/>
    <w:lvl w:ilvl="0" w:tplc="875AF3EE">
      <w:start w:val="1"/>
      <w:numFmt w:val="bullet"/>
      <w:pStyle w:val="bullettable"/>
      <w:lvlText w:val=""/>
      <w:lvlJc w:val="left"/>
      <w:pPr>
        <w:tabs>
          <w:tab w:val="num" w:pos="1321"/>
        </w:tabs>
        <w:ind w:left="1321" w:hanging="360"/>
      </w:pPr>
      <w:rPr>
        <w:rFonts w:ascii="Symbol" w:hAnsi="Symbol" w:hint="default"/>
      </w:rPr>
    </w:lvl>
    <w:lvl w:ilvl="1" w:tplc="0C090003" w:tentative="1">
      <w:start w:val="1"/>
      <w:numFmt w:val="bullet"/>
      <w:lvlText w:val="o"/>
      <w:lvlJc w:val="left"/>
      <w:pPr>
        <w:tabs>
          <w:tab w:val="num" w:pos="1474"/>
        </w:tabs>
        <w:ind w:left="1474" w:hanging="360"/>
      </w:pPr>
      <w:rPr>
        <w:rFonts w:ascii="Courier New" w:hAnsi="Courier New" w:cs="Courier New" w:hint="default"/>
      </w:rPr>
    </w:lvl>
    <w:lvl w:ilvl="2" w:tplc="0C090005" w:tentative="1">
      <w:start w:val="1"/>
      <w:numFmt w:val="bullet"/>
      <w:lvlText w:val=""/>
      <w:lvlJc w:val="left"/>
      <w:pPr>
        <w:tabs>
          <w:tab w:val="num" w:pos="2194"/>
        </w:tabs>
        <w:ind w:left="2194" w:hanging="360"/>
      </w:pPr>
      <w:rPr>
        <w:rFonts w:ascii="Wingdings" w:hAnsi="Wingdings" w:hint="default"/>
      </w:rPr>
    </w:lvl>
    <w:lvl w:ilvl="3" w:tplc="0C090001" w:tentative="1">
      <w:start w:val="1"/>
      <w:numFmt w:val="bullet"/>
      <w:lvlText w:val=""/>
      <w:lvlJc w:val="left"/>
      <w:pPr>
        <w:tabs>
          <w:tab w:val="num" w:pos="2914"/>
        </w:tabs>
        <w:ind w:left="2914" w:hanging="360"/>
      </w:pPr>
      <w:rPr>
        <w:rFonts w:ascii="Symbol" w:hAnsi="Symbol" w:hint="default"/>
      </w:rPr>
    </w:lvl>
    <w:lvl w:ilvl="4" w:tplc="0C090003" w:tentative="1">
      <w:start w:val="1"/>
      <w:numFmt w:val="bullet"/>
      <w:lvlText w:val="o"/>
      <w:lvlJc w:val="left"/>
      <w:pPr>
        <w:tabs>
          <w:tab w:val="num" w:pos="3634"/>
        </w:tabs>
        <w:ind w:left="3634" w:hanging="360"/>
      </w:pPr>
      <w:rPr>
        <w:rFonts w:ascii="Courier New" w:hAnsi="Courier New" w:cs="Courier New" w:hint="default"/>
      </w:rPr>
    </w:lvl>
    <w:lvl w:ilvl="5" w:tplc="0C090005" w:tentative="1">
      <w:start w:val="1"/>
      <w:numFmt w:val="bullet"/>
      <w:lvlText w:val=""/>
      <w:lvlJc w:val="left"/>
      <w:pPr>
        <w:tabs>
          <w:tab w:val="num" w:pos="4354"/>
        </w:tabs>
        <w:ind w:left="4354" w:hanging="360"/>
      </w:pPr>
      <w:rPr>
        <w:rFonts w:ascii="Wingdings" w:hAnsi="Wingdings" w:hint="default"/>
      </w:rPr>
    </w:lvl>
    <w:lvl w:ilvl="6" w:tplc="0C090001" w:tentative="1">
      <w:start w:val="1"/>
      <w:numFmt w:val="bullet"/>
      <w:lvlText w:val=""/>
      <w:lvlJc w:val="left"/>
      <w:pPr>
        <w:tabs>
          <w:tab w:val="num" w:pos="5074"/>
        </w:tabs>
        <w:ind w:left="5074" w:hanging="360"/>
      </w:pPr>
      <w:rPr>
        <w:rFonts w:ascii="Symbol" w:hAnsi="Symbol" w:hint="default"/>
      </w:rPr>
    </w:lvl>
    <w:lvl w:ilvl="7" w:tplc="0C090003" w:tentative="1">
      <w:start w:val="1"/>
      <w:numFmt w:val="bullet"/>
      <w:lvlText w:val="o"/>
      <w:lvlJc w:val="left"/>
      <w:pPr>
        <w:tabs>
          <w:tab w:val="num" w:pos="5794"/>
        </w:tabs>
        <w:ind w:left="5794" w:hanging="360"/>
      </w:pPr>
      <w:rPr>
        <w:rFonts w:ascii="Courier New" w:hAnsi="Courier New" w:cs="Courier New" w:hint="default"/>
      </w:rPr>
    </w:lvl>
    <w:lvl w:ilvl="8" w:tplc="0C090005" w:tentative="1">
      <w:start w:val="1"/>
      <w:numFmt w:val="bullet"/>
      <w:lvlText w:val=""/>
      <w:lvlJc w:val="left"/>
      <w:pPr>
        <w:tabs>
          <w:tab w:val="num" w:pos="6514"/>
        </w:tabs>
        <w:ind w:left="6514" w:hanging="360"/>
      </w:pPr>
      <w:rPr>
        <w:rFonts w:ascii="Wingdings" w:hAnsi="Wingdings" w:hint="default"/>
      </w:rPr>
    </w:lvl>
  </w:abstractNum>
  <w:abstractNum w:abstractNumId="18">
    <w:nsid w:val="612760BF"/>
    <w:multiLevelType w:val="hybridMultilevel"/>
    <w:tmpl w:val="CE8A1696"/>
    <w:lvl w:ilvl="0" w:tplc="0C09000F">
      <w:start w:val="1"/>
      <w:numFmt w:val="decimal"/>
      <w:lvlText w:val="%1."/>
      <w:lvlJc w:val="left"/>
      <w:pPr>
        <w:tabs>
          <w:tab w:val="num" w:pos="1321"/>
        </w:tabs>
        <w:ind w:left="1321" w:hanging="360"/>
      </w:pPr>
      <w:rPr>
        <w:rFonts w:hint="default"/>
      </w:rPr>
    </w:lvl>
    <w:lvl w:ilvl="1" w:tplc="0C090003" w:tentative="1">
      <w:start w:val="1"/>
      <w:numFmt w:val="bullet"/>
      <w:lvlText w:val="o"/>
      <w:lvlJc w:val="left"/>
      <w:pPr>
        <w:tabs>
          <w:tab w:val="num" w:pos="1474"/>
        </w:tabs>
        <w:ind w:left="1474" w:hanging="360"/>
      </w:pPr>
      <w:rPr>
        <w:rFonts w:ascii="Courier New" w:hAnsi="Courier New" w:cs="Courier New" w:hint="default"/>
      </w:rPr>
    </w:lvl>
    <w:lvl w:ilvl="2" w:tplc="0C090005" w:tentative="1">
      <w:start w:val="1"/>
      <w:numFmt w:val="bullet"/>
      <w:lvlText w:val=""/>
      <w:lvlJc w:val="left"/>
      <w:pPr>
        <w:tabs>
          <w:tab w:val="num" w:pos="2194"/>
        </w:tabs>
        <w:ind w:left="2194" w:hanging="360"/>
      </w:pPr>
      <w:rPr>
        <w:rFonts w:ascii="Wingdings" w:hAnsi="Wingdings" w:hint="default"/>
      </w:rPr>
    </w:lvl>
    <w:lvl w:ilvl="3" w:tplc="0C090001" w:tentative="1">
      <w:start w:val="1"/>
      <w:numFmt w:val="bullet"/>
      <w:lvlText w:val=""/>
      <w:lvlJc w:val="left"/>
      <w:pPr>
        <w:tabs>
          <w:tab w:val="num" w:pos="2914"/>
        </w:tabs>
        <w:ind w:left="2914" w:hanging="360"/>
      </w:pPr>
      <w:rPr>
        <w:rFonts w:ascii="Symbol" w:hAnsi="Symbol" w:hint="default"/>
      </w:rPr>
    </w:lvl>
    <w:lvl w:ilvl="4" w:tplc="0C090003" w:tentative="1">
      <w:start w:val="1"/>
      <w:numFmt w:val="bullet"/>
      <w:lvlText w:val="o"/>
      <w:lvlJc w:val="left"/>
      <w:pPr>
        <w:tabs>
          <w:tab w:val="num" w:pos="3634"/>
        </w:tabs>
        <w:ind w:left="3634" w:hanging="360"/>
      </w:pPr>
      <w:rPr>
        <w:rFonts w:ascii="Courier New" w:hAnsi="Courier New" w:cs="Courier New" w:hint="default"/>
      </w:rPr>
    </w:lvl>
    <w:lvl w:ilvl="5" w:tplc="0C090005" w:tentative="1">
      <w:start w:val="1"/>
      <w:numFmt w:val="bullet"/>
      <w:lvlText w:val=""/>
      <w:lvlJc w:val="left"/>
      <w:pPr>
        <w:tabs>
          <w:tab w:val="num" w:pos="4354"/>
        </w:tabs>
        <w:ind w:left="4354" w:hanging="360"/>
      </w:pPr>
      <w:rPr>
        <w:rFonts w:ascii="Wingdings" w:hAnsi="Wingdings" w:hint="default"/>
      </w:rPr>
    </w:lvl>
    <w:lvl w:ilvl="6" w:tplc="0C090001" w:tentative="1">
      <w:start w:val="1"/>
      <w:numFmt w:val="bullet"/>
      <w:lvlText w:val=""/>
      <w:lvlJc w:val="left"/>
      <w:pPr>
        <w:tabs>
          <w:tab w:val="num" w:pos="5074"/>
        </w:tabs>
        <w:ind w:left="5074" w:hanging="360"/>
      </w:pPr>
      <w:rPr>
        <w:rFonts w:ascii="Symbol" w:hAnsi="Symbol" w:hint="default"/>
      </w:rPr>
    </w:lvl>
    <w:lvl w:ilvl="7" w:tplc="0C090003" w:tentative="1">
      <w:start w:val="1"/>
      <w:numFmt w:val="bullet"/>
      <w:lvlText w:val="o"/>
      <w:lvlJc w:val="left"/>
      <w:pPr>
        <w:tabs>
          <w:tab w:val="num" w:pos="5794"/>
        </w:tabs>
        <w:ind w:left="5794" w:hanging="360"/>
      </w:pPr>
      <w:rPr>
        <w:rFonts w:ascii="Courier New" w:hAnsi="Courier New" w:cs="Courier New" w:hint="default"/>
      </w:rPr>
    </w:lvl>
    <w:lvl w:ilvl="8" w:tplc="0C090005" w:tentative="1">
      <w:start w:val="1"/>
      <w:numFmt w:val="bullet"/>
      <w:lvlText w:val=""/>
      <w:lvlJc w:val="left"/>
      <w:pPr>
        <w:tabs>
          <w:tab w:val="num" w:pos="6514"/>
        </w:tabs>
        <w:ind w:left="6514" w:hanging="360"/>
      </w:pPr>
      <w:rPr>
        <w:rFonts w:ascii="Wingdings" w:hAnsi="Wingdings" w:hint="default"/>
      </w:rPr>
    </w:lvl>
  </w:abstractNum>
  <w:abstractNum w:abstractNumId="19">
    <w:nsid w:val="64141DD8"/>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78830F97"/>
    <w:multiLevelType w:val="hybridMultilevel"/>
    <w:tmpl w:val="A1FA99DA"/>
    <w:lvl w:ilvl="0" w:tplc="D846B584">
      <w:start w:val="1"/>
      <w:numFmt w:val="bullet"/>
      <w:pStyle w:val="Bulletinden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20"/>
  </w:num>
  <w:num w:numId="18">
    <w:abstractNumId w:val="18"/>
  </w:num>
  <w:num w:numId="19">
    <w:abstractNumId w:val="13"/>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B8"/>
    <w:rsid w:val="000006D6"/>
    <w:rsid w:val="00002CCD"/>
    <w:rsid w:val="00003E29"/>
    <w:rsid w:val="00004C87"/>
    <w:rsid w:val="00005E69"/>
    <w:rsid w:val="00006655"/>
    <w:rsid w:val="00007018"/>
    <w:rsid w:val="00012A78"/>
    <w:rsid w:val="00013183"/>
    <w:rsid w:val="000147FB"/>
    <w:rsid w:val="00015739"/>
    <w:rsid w:val="000178CD"/>
    <w:rsid w:val="00017BA0"/>
    <w:rsid w:val="00021597"/>
    <w:rsid w:val="00022A81"/>
    <w:rsid w:val="0002471A"/>
    <w:rsid w:val="00027C7A"/>
    <w:rsid w:val="00027FDD"/>
    <w:rsid w:val="0003075D"/>
    <w:rsid w:val="00030AB7"/>
    <w:rsid w:val="00031F53"/>
    <w:rsid w:val="0003254A"/>
    <w:rsid w:val="00033B28"/>
    <w:rsid w:val="000341B2"/>
    <w:rsid w:val="00034AA7"/>
    <w:rsid w:val="00034CAD"/>
    <w:rsid w:val="00036D60"/>
    <w:rsid w:val="0003720A"/>
    <w:rsid w:val="0004108E"/>
    <w:rsid w:val="00041109"/>
    <w:rsid w:val="000414DC"/>
    <w:rsid w:val="00041B39"/>
    <w:rsid w:val="000435A5"/>
    <w:rsid w:val="00043991"/>
    <w:rsid w:val="000442A7"/>
    <w:rsid w:val="00044B28"/>
    <w:rsid w:val="00045261"/>
    <w:rsid w:val="00045B3B"/>
    <w:rsid w:val="00046A7D"/>
    <w:rsid w:val="00050223"/>
    <w:rsid w:val="00050C2C"/>
    <w:rsid w:val="00053F3A"/>
    <w:rsid w:val="00053F3D"/>
    <w:rsid w:val="0005500B"/>
    <w:rsid w:val="00055A9B"/>
    <w:rsid w:val="00057141"/>
    <w:rsid w:val="000575FA"/>
    <w:rsid w:val="00060F49"/>
    <w:rsid w:val="00061DDC"/>
    <w:rsid w:val="000626BB"/>
    <w:rsid w:val="000630B4"/>
    <w:rsid w:val="00063677"/>
    <w:rsid w:val="0006514E"/>
    <w:rsid w:val="0006558E"/>
    <w:rsid w:val="0006606D"/>
    <w:rsid w:val="00067EEA"/>
    <w:rsid w:val="00070117"/>
    <w:rsid w:val="00070E08"/>
    <w:rsid w:val="0007173B"/>
    <w:rsid w:val="00075272"/>
    <w:rsid w:val="0007566E"/>
    <w:rsid w:val="00080938"/>
    <w:rsid w:val="00082240"/>
    <w:rsid w:val="00082E24"/>
    <w:rsid w:val="000841C2"/>
    <w:rsid w:val="00084583"/>
    <w:rsid w:val="00091A2D"/>
    <w:rsid w:val="000925FC"/>
    <w:rsid w:val="00093192"/>
    <w:rsid w:val="0009334F"/>
    <w:rsid w:val="00093421"/>
    <w:rsid w:val="000938A7"/>
    <w:rsid w:val="00094101"/>
    <w:rsid w:val="00094C04"/>
    <w:rsid w:val="0009503B"/>
    <w:rsid w:val="000957A7"/>
    <w:rsid w:val="000A0629"/>
    <w:rsid w:val="000A067F"/>
    <w:rsid w:val="000A57BB"/>
    <w:rsid w:val="000A6DAF"/>
    <w:rsid w:val="000A7A8E"/>
    <w:rsid w:val="000B0249"/>
    <w:rsid w:val="000B1B35"/>
    <w:rsid w:val="000B2862"/>
    <w:rsid w:val="000C0CFE"/>
    <w:rsid w:val="000C18C7"/>
    <w:rsid w:val="000C2114"/>
    <w:rsid w:val="000C2733"/>
    <w:rsid w:val="000C29C6"/>
    <w:rsid w:val="000C3722"/>
    <w:rsid w:val="000C4504"/>
    <w:rsid w:val="000C4C1B"/>
    <w:rsid w:val="000C70B5"/>
    <w:rsid w:val="000C7263"/>
    <w:rsid w:val="000C7CF6"/>
    <w:rsid w:val="000D070F"/>
    <w:rsid w:val="000D5D16"/>
    <w:rsid w:val="000D5F10"/>
    <w:rsid w:val="000D63BA"/>
    <w:rsid w:val="000D736E"/>
    <w:rsid w:val="000D7446"/>
    <w:rsid w:val="000D7BD8"/>
    <w:rsid w:val="000E05D1"/>
    <w:rsid w:val="000E1D18"/>
    <w:rsid w:val="000E24D0"/>
    <w:rsid w:val="000E3255"/>
    <w:rsid w:val="000E40B0"/>
    <w:rsid w:val="000E4735"/>
    <w:rsid w:val="000E5392"/>
    <w:rsid w:val="000E550B"/>
    <w:rsid w:val="000E5BB0"/>
    <w:rsid w:val="000E6D83"/>
    <w:rsid w:val="000E6F06"/>
    <w:rsid w:val="000E70BA"/>
    <w:rsid w:val="000F3336"/>
    <w:rsid w:val="000F4608"/>
    <w:rsid w:val="000F48BB"/>
    <w:rsid w:val="000F53A5"/>
    <w:rsid w:val="000F5CA5"/>
    <w:rsid w:val="000F6353"/>
    <w:rsid w:val="000F7552"/>
    <w:rsid w:val="000F7EF6"/>
    <w:rsid w:val="0010027B"/>
    <w:rsid w:val="00104B4C"/>
    <w:rsid w:val="0010590D"/>
    <w:rsid w:val="00106030"/>
    <w:rsid w:val="0010622E"/>
    <w:rsid w:val="00106C81"/>
    <w:rsid w:val="001078DE"/>
    <w:rsid w:val="00110706"/>
    <w:rsid w:val="00110EDD"/>
    <w:rsid w:val="00112508"/>
    <w:rsid w:val="00114B7E"/>
    <w:rsid w:val="00116CBA"/>
    <w:rsid w:val="00121035"/>
    <w:rsid w:val="001213D8"/>
    <w:rsid w:val="001215B1"/>
    <w:rsid w:val="00122998"/>
    <w:rsid w:val="00123E61"/>
    <w:rsid w:val="00124A43"/>
    <w:rsid w:val="0012603D"/>
    <w:rsid w:val="0012684F"/>
    <w:rsid w:val="00132B72"/>
    <w:rsid w:val="00132BC4"/>
    <w:rsid w:val="0013588E"/>
    <w:rsid w:val="00135C0A"/>
    <w:rsid w:val="0013672E"/>
    <w:rsid w:val="00136F05"/>
    <w:rsid w:val="00142296"/>
    <w:rsid w:val="00142E35"/>
    <w:rsid w:val="001454D1"/>
    <w:rsid w:val="00145C60"/>
    <w:rsid w:val="001522E0"/>
    <w:rsid w:val="00152401"/>
    <w:rsid w:val="00152C57"/>
    <w:rsid w:val="00152EC5"/>
    <w:rsid w:val="0015359F"/>
    <w:rsid w:val="001545B4"/>
    <w:rsid w:val="0015503E"/>
    <w:rsid w:val="001553E9"/>
    <w:rsid w:val="0016015F"/>
    <w:rsid w:val="00161ACD"/>
    <w:rsid w:val="00161ADB"/>
    <w:rsid w:val="00161C7E"/>
    <w:rsid w:val="001627F0"/>
    <w:rsid w:val="00162F12"/>
    <w:rsid w:val="001634D9"/>
    <w:rsid w:val="0016398A"/>
    <w:rsid w:val="00163F13"/>
    <w:rsid w:val="0016441F"/>
    <w:rsid w:val="00164965"/>
    <w:rsid w:val="00165A32"/>
    <w:rsid w:val="00166A3B"/>
    <w:rsid w:val="00166D94"/>
    <w:rsid w:val="00167A09"/>
    <w:rsid w:val="00167F79"/>
    <w:rsid w:val="001714A4"/>
    <w:rsid w:val="001724E6"/>
    <w:rsid w:val="00172939"/>
    <w:rsid w:val="00172CA2"/>
    <w:rsid w:val="00173E95"/>
    <w:rsid w:val="00174455"/>
    <w:rsid w:val="00174F6A"/>
    <w:rsid w:val="001753CA"/>
    <w:rsid w:val="00175AC0"/>
    <w:rsid w:val="00176899"/>
    <w:rsid w:val="00176BED"/>
    <w:rsid w:val="00177DEE"/>
    <w:rsid w:val="001828EA"/>
    <w:rsid w:val="00184AB7"/>
    <w:rsid w:val="0019031E"/>
    <w:rsid w:val="00191975"/>
    <w:rsid w:val="00191A9F"/>
    <w:rsid w:val="001928AD"/>
    <w:rsid w:val="00193E8D"/>
    <w:rsid w:val="001958F4"/>
    <w:rsid w:val="00197069"/>
    <w:rsid w:val="001972DC"/>
    <w:rsid w:val="001A1015"/>
    <w:rsid w:val="001A3AD7"/>
    <w:rsid w:val="001A4233"/>
    <w:rsid w:val="001A45A9"/>
    <w:rsid w:val="001A4DA8"/>
    <w:rsid w:val="001A7331"/>
    <w:rsid w:val="001A7D83"/>
    <w:rsid w:val="001B0047"/>
    <w:rsid w:val="001B1C96"/>
    <w:rsid w:val="001B23DD"/>
    <w:rsid w:val="001B4C05"/>
    <w:rsid w:val="001B4D1A"/>
    <w:rsid w:val="001B5F4A"/>
    <w:rsid w:val="001B6CFC"/>
    <w:rsid w:val="001B71EF"/>
    <w:rsid w:val="001C072D"/>
    <w:rsid w:val="001C2A8C"/>
    <w:rsid w:val="001C3ECC"/>
    <w:rsid w:val="001C5366"/>
    <w:rsid w:val="001C543C"/>
    <w:rsid w:val="001C5A2C"/>
    <w:rsid w:val="001C60A1"/>
    <w:rsid w:val="001C73A3"/>
    <w:rsid w:val="001D05F8"/>
    <w:rsid w:val="001D23A1"/>
    <w:rsid w:val="001D3300"/>
    <w:rsid w:val="001D387A"/>
    <w:rsid w:val="001D4DE5"/>
    <w:rsid w:val="001D66AC"/>
    <w:rsid w:val="001E0049"/>
    <w:rsid w:val="001E26DD"/>
    <w:rsid w:val="001E31DC"/>
    <w:rsid w:val="001E563A"/>
    <w:rsid w:val="001F377E"/>
    <w:rsid w:val="001F569B"/>
    <w:rsid w:val="001F6D4D"/>
    <w:rsid w:val="0020108C"/>
    <w:rsid w:val="00201A66"/>
    <w:rsid w:val="0020253D"/>
    <w:rsid w:val="00202550"/>
    <w:rsid w:val="002030A1"/>
    <w:rsid w:val="00203EF8"/>
    <w:rsid w:val="00204693"/>
    <w:rsid w:val="00204966"/>
    <w:rsid w:val="00207878"/>
    <w:rsid w:val="002079C9"/>
    <w:rsid w:val="00211625"/>
    <w:rsid w:val="00211667"/>
    <w:rsid w:val="00213430"/>
    <w:rsid w:val="0021384F"/>
    <w:rsid w:val="002146A7"/>
    <w:rsid w:val="002174B7"/>
    <w:rsid w:val="0021782E"/>
    <w:rsid w:val="0022007C"/>
    <w:rsid w:val="0022422B"/>
    <w:rsid w:val="0022429D"/>
    <w:rsid w:val="00224784"/>
    <w:rsid w:val="00224AD7"/>
    <w:rsid w:val="0022526E"/>
    <w:rsid w:val="00227BB3"/>
    <w:rsid w:val="00230F5F"/>
    <w:rsid w:val="0023301B"/>
    <w:rsid w:val="002337F2"/>
    <w:rsid w:val="00233F36"/>
    <w:rsid w:val="002353DC"/>
    <w:rsid w:val="0024138E"/>
    <w:rsid w:val="002440AB"/>
    <w:rsid w:val="00244189"/>
    <w:rsid w:val="0024557E"/>
    <w:rsid w:val="00245E18"/>
    <w:rsid w:val="002517E8"/>
    <w:rsid w:val="002526B7"/>
    <w:rsid w:val="00253AF2"/>
    <w:rsid w:val="002549F0"/>
    <w:rsid w:val="0025599E"/>
    <w:rsid w:val="002570EB"/>
    <w:rsid w:val="002574A0"/>
    <w:rsid w:val="002578E5"/>
    <w:rsid w:val="00260F31"/>
    <w:rsid w:val="0026145D"/>
    <w:rsid w:val="002617B0"/>
    <w:rsid w:val="00261C99"/>
    <w:rsid w:val="00261F30"/>
    <w:rsid w:val="0026399C"/>
    <w:rsid w:val="00264843"/>
    <w:rsid w:val="002700D9"/>
    <w:rsid w:val="00270F6F"/>
    <w:rsid w:val="00271DBF"/>
    <w:rsid w:val="00272532"/>
    <w:rsid w:val="00273D21"/>
    <w:rsid w:val="00273FFA"/>
    <w:rsid w:val="002744BD"/>
    <w:rsid w:val="00274BFD"/>
    <w:rsid w:val="00275C46"/>
    <w:rsid w:val="00277698"/>
    <w:rsid w:val="002809C9"/>
    <w:rsid w:val="00281413"/>
    <w:rsid w:val="00282C77"/>
    <w:rsid w:val="00282EAF"/>
    <w:rsid w:val="002831B2"/>
    <w:rsid w:val="0028351B"/>
    <w:rsid w:val="00283A89"/>
    <w:rsid w:val="00284911"/>
    <w:rsid w:val="00284B0B"/>
    <w:rsid w:val="00287DD5"/>
    <w:rsid w:val="00294814"/>
    <w:rsid w:val="00294B92"/>
    <w:rsid w:val="00295A02"/>
    <w:rsid w:val="00296493"/>
    <w:rsid w:val="00296E67"/>
    <w:rsid w:val="002976B8"/>
    <w:rsid w:val="00297AA8"/>
    <w:rsid w:val="00297C75"/>
    <w:rsid w:val="00297E5D"/>
    <w:rsid w:val="002A0E97"/>
    <w:rsid w:val="002A2962"/>
    <w:rsid w:val="002A2A64"/>
    <w:rsid w:val="002A5207"/>
    <w:rsid w:val="002A5478"/>
    <w:rsid w:val="002A59AE"/>
    <w:rsid w:val="002B0374"/>
    <w:rsid w:val="002B1487"/>
    <w:rsid w:val="002B287F"/>
    <w:rsid w:val="002B2A79"/>
    <w:rsid w:val="002B2B21"/>
    <w:rsid w:val="002B37A3"/>
    <w:rsid w:val="002B5D36"/>
    <w:rsid w:val="002B60F5"/>
    <w:rsid w:val="002C007D"/>
    <w:rsid w:val="002C371D"/>
    <w:rsid w:val="002C3AA1"/>
    <w:rsid w:val="002C4332"/>
    <w:rsid w:val="002C456C"/>
    <w:rsid w:val="002C4C66"/>
    <w:rsid w:val="002C613B"/>
    <w:rsid w:val="002C64C4"/>
    <w:rsid w:val="002C6CFE"/>
    <w:rsid w:val="002C787B"/>
    <w:rsid w:val="002C7D1D"/>
    <w:rsid w:val="002D068A"/>
    <w:rsid w:val="002D0924"/>
    <w:rsid w:val="002D3B09"/>
    <w:rsid w:val="002D4827"/>
    <w:rsid w:val="002D71F8"/>
    <w:rsid w:val="002D729C"/>
    <w:rsid w:val="002E1712"/>
    <w:rsid w:val="002E19CA"/>
    <w:rsid w:val="002E3F0F"/>
    <w:rsid w:val="002E3F8C"/>
    <w:rsid w:val="002E4D62"/>
    <w:rsid w:val="002E50E7"/>
    <w:rsid w:val="002E60E7"/>
    <w:rsid w:val="002E731F"/>
    <w:rsid w:val="002E78B4"/>
    <w:rsid w:val="002F085D"/>
    <w:rsid w:val="002F1061"/>
    <w:rsid w:val="002F2750"/>
    <w:rsid w:val="002F632F"/>
    <w:rsid w:val="002F6823"/>
    <w:rsid w:val="002F6AAD"/>
    <w:rsid w:val="0030044F"/>
    <w:rsid w:val="00305924"/>
    <w:rsid w:val="0031218C"/>
    <w:rsid w:val="003136C4"/>
    <w:rsid w:val="0031393F"/>
    <w:rsid w:val="00313FDD"/>
    <w:rsid w:val="00317767"/>
    <w:rsid w:val="003202D2"/>
    <w:rsid w:val="00320412"/>
    <w:rsid w:val="00320A8B"/>
    <w:rsid w:val="00321558"/>
    <w:rsid w:val="003223D1"/>
    <w:rsid w:val="003226AD"/>
    <w:rsid w:val="00323061"/>
    <w:rsid w:val="00324463"/>
    <w:rsid w:val="00324F5A"/>
    <w:rsid w:val="00325911"/>
    <w:rsid w:val="00326445"/>
    <w:rsid w:val="0032682E"/>
    <w:rsid w:val="00327A9D"/>
    <w:rsid w:val="00327D72"/>
    <w:rsid w:val="00330970"/>
    <w:rsid w:val="00332C3B"/>
    <w:rsid w:val="003403D6"/>
    <w:rsid w:val="00340CA9"/>
    <w:rsid w:val="0034103C"/>
    <w:rsid w:val="00344A99"/>
    <w:rsid w:val="00347B0D"/>
    <w:rsid w:val="00350F86"/>
    <w:rsid w:val="003515CA"/>
    <w:rsid w:val="00353DA5"/>
    <w:rsid w:val="0035478C"/>
    <w:rsid w:val="00356E60"/>
    <w:rsid w:val="00357F35"/>
    <w:rsid w:val="00360BA3"/>
    <w:rsid w:val="00360E63"/>
    <w:rsid w:val="00361D15"/>
    <w:rsid w:val="0036264C"/>
    <w:rsid w:val="0036315A"/>
    <w:rsid w:val="003645B2"/>
    <w:rsid w:val="00366D8C"/>
    <w:rsid w:val="0036715A"/>
    <w:rsid w:val="00367C3E"/>
    <w:rsid w:val="00371337"/>
    <w:rsid w:val="00371E2A"/>
    <w:rsid w:val="00373176"/>
    <w:rsid w:val="00373E46"/>
    <w:rsid w:val="00375188"/>
    <w:rsid w:val="00375A3A"/>
    <w:rsid w:val="00376745"/>
    <w:rsid w:val="003768A4"/>
    <w:rsid w:val="00376BD4"/>
    <w:rsid w:val="00377E5F"/>
    <w:rsid w:val="00377F39"/>
    <w:rsid w:val="0038081B"/>
    <w:rsid w:val="003819BD"/>
    <w:rsid w:val="00382C77"/>
    <w:rsid w:val="00385AD7"/>
    <w:rsid w:val="0038607A"/>
    <w:rsid w:val="003904AD"/>
    <w:rsid w:val="00391E76"/>
    <w:rsid w:val="003938A0"/>
    <w:rsid w:val="00396F74"/>
    <w:rsid w:val="003A00F9"/>
    <w:rsid w:val="003A02D9"/>
    <w:rsid w:val="003A0496"/>
    <w:rsid w:val="003A1DC5"/>
    <w:rsid w:val="003A1E6C"/>
    <w:rsid w:val="003A23CE"/>
    <w:rsid w:val="003A45D1"/>
    <w:rsid w:val="003A4E33"/>
    <w:rsid w:val="003A5F91"/>
    <w:rsid w:val="003A609B"/>
    <w:rsid w:val="003A709C"/>
    <w:rsid w:val="003A71FE"/>
    <w:rsid w:val="003A737E"/>
    <w:rsid w:val="003B106A"/>
    <w:rsid w:val="003B2447"/>
    <w:rsid w:val="003B4843"/>
    <w:rsid w:val="003B4E16"/>
    <w:rsid w:val="003B5041"/>
    <w:rsid w:val="003B6447"/>
    <w:rsid w:val="003B6659"/>
    <w:rsid w:val="003B758B"/>
    <w:rsid w:val="003C0E7A"/>
    <w:rsid w:val="003C2454"/>
    <w:rsid w:val="003C2A48"/>
    <w:rsid w:val="003C3835"/>
    <w:rsid w:val="003C39E0"/>
    <w:rsid w:val="003C3D7B"/>
    <w:rsid w:val="003C5282"/>
    <w:rsid w:val="003C5CCB"/>
    <w:rsid w:val="003C7554"/>
    <w:rsid w:val="003C7CC1"/>
    <w:rsid w:val="003D06CF"/>
    <w:rsid w:val="003D162A"/>
    <w:rsid w:val="003D171B"/>
    <w:rsid w:val="003D2B93"/>
    <w:rsid w:val="003D379E"/>
    <w:rsid w:val="003D3FEE"/>
    <w:rsid w:val="003D5054"/>
    <w:rsid w:val="003D5FED"/>
    <w:rsid w:val="003D6499"/>
    <w:rsid w:val="003D7BA2"/>
    <w:rsid w:val="003E0D31"/>
    <w:rsid w:val="003E1026"/>
    <w:rsid w:val="003E4230"/>
    <w:rsid w:val="003E4ED0"/>
    <w:rsid w:val="003E68FF"/>
    <w:rsid w:val="003E6CC2"/>
    <w:rsid w:val="003E7D83"/>
    <w:rsid w:val="003F0714"/>
    <w:rsid w:val="003F1154"/>
    <w:rsid w:val="003F2598"/>
    <w:rsid w:val="003F2C10"/>
    <w:rsid w:val="003F43CD"/>
    <w:rsid w:val="003F66C9"/>
    <w:rsid w:val="003F6762"/>
    <w:rsid w:val="003F6CA2"/>
    <w:rsid w:val="00400853"/>
    <w:rsid w:val="00400BE5"/>
    <w:rsid w:val="00401487"/>
    <w:rsid w:val="00401556"/>
    <w:rsid w:val="004043F1"/>
    <w:rsid w:val="00405193"/>
    <w:rsid w:val="0040529C"/>
    <w:rsid w:val="00405A75"/>
    <w:rsid w:val="0041088D"/>
    <w:rsid w:val="00413D19"/>
    <w:rsid w:val="00416D3F"/>
    <w:rsid w:val="004174E1"/>
    <w:rsid w:val="00417DD7"/>
    <w:rsid w:val="004202BC"/>
    <w:rsid w:val="00422224"/>
    <w:rsid w:val="004228FA"/>
    <w:rsid w:val="00422C82"/>
    <w:rsid w:val="004234DB"/>
    <w:rsid w:val="00424DA7"/>
    <w:rsid w:val="00425AF2"/>
    <w:rsid w:val="00426869"/>
    <w:rsid w:val="00427A04"/>
    <w:rsid w:val="00427A47"/>
    <w:rsid w:val="00431C9B"/>
    <w:rsid w:val="004344B0"/>
    <w:rsid w:val="00435E4D"/>
    <w:rsid w:val="004365C0"/>
    <w:rsid w:val="004367D1"/>
    <w:rsid w:val="004369E8"/>
    <w:rsid w:val="00437DC8"/>
    <w:rsid w:val="0044007F"/>
    <w:rsid w:val="00440289"/>
    <w:rsid w:val="00441ABF"/>
    <w:rsid w:val="00443F40"/>
    <w:rsid w:val="00444349"/>
    <w:rsid w:val="00444460"/>
    <w:rsid w:val="00445B80"/>
    <w:rsid w:val="00445C5D"/>
    <w:rsid w:val="004472A5"/>
    <w:rsid w:val="004512D3"/>
    <w:rsid w:val="00451A20"/>
    <w:rsid w:val="0045234F"/>
    <w:rsid w:val="0045295D"/>
    <w:rsid w:val="004543FF"/>
    <w:rsid w:val="0045477F"/>
    <w:rsid w:val="00460C40"/>
    <w:rsid w:val="00461227"/>
    <w:rsid w:val="004614FE"/>
    <w:rsid w:val="004625FB"/>
    <w:rsid w:val="004630D2"/>
    <w:rsid w:val="00464F1C"/>
    <w:rsid w:val="00465D15"/>
    <w:rsid w:val="004662AF"/>
    <w:rsid w:val="00467D8B"/>
    <w:rsid w:val="00467E04"/>
    <w:rsid w:val="0047022F"/>
    <w:rsid w:val="00471209"/>
    <w:rsid w:val="00471A79"/>
    <w:rsid w:val="00473A21"/>
    <w:rsid w:val="00474D8D"/>
    <w:rsid w:val="0047653E"/>
    <w:rsid w:val="00477F5D"/>
    <w:rsid w:val="004800C6"/>
    <w:rsid w:val="004803D5"/>
    <w:rsid w:val="004805AC"/>
    <w:rsid w:val="00480B28"/>
    <w:rsid w:val="00480FE9"/>
    <w:rsid w:val="0048237D"/>
    <w:rsid w:val="00483968"/>
    <w:rsid w:val="00484256"/>
    <w:rsid w:val="00484BB9"/>
    <w:rsid w:val="00487A96"/>
    <w:rsid w:val="00487F54"/>
    <w:rsid w:val="004901EE"/>
    <w:rsid w:val="00491207"/>
    <w:rsid w:val="00491854"/>
    <w:rsid w:val="004928EA"/>
    <w:rsid w:val="00492C77"/>
    <w:rsid w:val="00492D2B"/>
    <w:rsid w:val="00493484"/>
    <w:rsid w:val="00494079"/>
    <w:rsid w:val="00495053"/>
    <w:rsid w:val="00495588"/>
    <w:rsid w:val="004A027A"/>
    <w:rsid w:val="004A088F"/>
    <w:rsid w:val="004A0FC9"/>
    <w:rsid w:val="004A1119"/>
    <w:rsid w:val="004A1717"/>
    <w:rsid w:val="004A55B7"/>
    <w:rsid w:val="004B0F3E"/>
    <w:rsid w:val="004B1D06"/>
    <w:rsid w:val="004B227B"/>
    <w:rsid w:val="004B3196"/>
    <w:rsid w:val="004B36D3"/>
    <w:rsid w:val="004B4087"/>
    <w:rsid w:val="004B69F5"/>
    <w:rsid w:val="004B7263"/>
    <w:rsid w:val="004B7CE7"/>
    <w:rsid w:val="004C127A"/>
    <w:rsid w:val="004C1C9C"/>
    <w:rsid w:val="004C3925"/>
    <w:rsid w:val="004C3DDF"/>
    <w:rsid w:val="004C4252"/>
    <w:rsid w:val="004C4FAE"/>
    <w:rsid w:val="004D28CE"/>
    <w:rsid w:val="004D4379"/>
    <w:rsid w:val="004D6992"/>
    <w:rsid w:val="004D733C"/>
    <w:rsid w:val="004D7FC4"/>
    <w:rsid w:val="004E03A4"/>
    <w:rsid w:val="004E0E71"/>
    <w:rsid w:val="004E22C3"/>
    <w:rsid w:val="004E251B"/>
    <w:rsid w:val="004E2D19"/>
    <w:rsid w:val="004E516D"/>
    <w:rsid w:val="004E5409"/>
    <w:rsid w:val="004E7967"/>
    <w:rsid w:val="004F07BB"/>
    <w:rsid w:val="004F1DD6"/>
    <w:rsid w:val="004F23A5"/>
    <w:rsid w:val="004F2C17"/>
    <w:rsid w:val="004F3DE1"/>
    <w:rsid w:val="004F5C2B"/>
    <w:rsid w:val="004F633B"/>
    <w:rsid w:val="004F6505"/>
    <w:rsid w:val="004F687C"/>
    <w:rsid w:val="004F6FC3"/>
    <w:rsid w:val="004F7016"/>
    <w:rsid w:val="004F7BA5"/>
    <w:rsid w:val="005024B8"/>
    <w:rsid w:val="00504B2D"/>
    <w:rsid w:val="00504C2B"/>
    <w:rsid w:val="00504F7E"/>
    <w:rsid w:val="0050548C"/>
    <w:rsid w:val="0050549E"/>
    <w:rsid w:val="0050620D"/>
    <w:rsid w:val="00506683"/>
    <w:rsid w:val="005066A7"/>
    <w:rsid w:val="00506858"/>
    <w:rsid w:val="00507FC8"/>
    <w:rsid w:val="00507FDD"/>
    <w:rsid w:val="00510826"/>
    <w:rsid w:val="00512ECA"/>
    <w:rsid w:val="00514F98"/>
    <w:rsid w:val="0051502D"/>
    <w:rsid w:val="00515C35"/>
    <w:rsid w:val="005168D1"/>
    <w:rsid w:val="00517792"/>
    <w:rsid w:val="00517ED8"/>
    <w:rsid w:val="00521968"/>
    <w:rsid w:val="005228E5"/>
    <w:rsid w:val="00523F3F"/>
    <w:rsid w:val="00524655"/>
    <w:rsid w:val="00527144"/>
    <w:rsid w:val="0053017D"/>
    <w:rsid w:val="00530694"/>
    <w:rsid w:val="00532D3E"/>
    <w:rsid w:val="005331C3"/>
    <w:rsid w:val="00533B00"/>
    <w:rsid w:val="00537B58"/>
    <w:rsid w:val="0054087D"/>
    <w:rsid w:val="00542071"/>
    <w:rsid w:val="005439DE"/>
    <w:rsid w:val="00544DD7"/>
    <w:rsid w:val="00545697"/>
    <w:rsid w:val="00545CE3"/>
    <w:rsid w:val="00545D9B"/>
    <w:rsid w:val="00546559"/>
    <w:rsid w:val="005475CF"/>
    <w:rsid w:val="00547AF5"/>
    <w:rsid w:val="00547C55"/>
    <w:rsid w:val="00550DAC"/>
    <w:rsid w:val="00551EF4"/>
    <w:rsid w:val="005558D8"/>
    <w:rsid w:val="00556487"/>
    <w:rsid w:val="00564B3A"/>
    <w:rsid w:val="00566501"/>
    <w:rsid w:val="00566F7F"/>
    <w:rsid w:val="00567AC3"/>
    <w:rsid w:val="00567E0A"/>
    <w:rsid w:val="00571BE4"/>
    <w:rsid w:val="005730BE"/>
    <w:rsid w:val="0057368B"/>
    <w:rsid w:val="00577412"/>
    <w:rsid w:val="00577C00"/>
    <w:rsid w:val="00581677"/>
    <w:rsid w:val="0058176D"/>
    <w:rsid w:val="0058216F"/>
    <w:rsid w:val="00585E15"/>
    <w:rsid w:val="005868E9"/>
    <w:rsid w:val="00587A60"/>
    <w:rsid w:val="00591C14"/>
    <w:rsid w:val="00592896"/>
    <w:rsid w:val="00592C7B"/>
    <w:rsid w:val="00594E61"/>
    <w:rsid w:val="00595200"/>
    <w:rsid w:val="0059600D"/>
    <w:rsid w:val="005965E5"/>
    <w:rsid w:val="00597424"/>
    <w:rsid w:val="005A3D6B"/>
    <w:rsid w:val="005A67C4"/>
    <w:rsid w:val="005B0F78"/>
    <w:rsid w:val="005B1C2C"/>
    <w:rsid w:val="005B2649"/>
    <w:rsid w:val="005B3DDC"/>
    <w:rsid w:val="005B7985"/>
    <w:rsid w:val="005C088F"/>
    <w:rsid w:val="005C0FC1"/>
    <w:rsid w:val="005C3953"/>
    <w:rsid w:val="005C42DC"/>
    <w:rsid w:val="005C4EC8"/>
    <w:rsid w:val="005C543C"/>
    <w:rsid w:val="005C6271"/>
    <w:rsid w:val="005C6A00"/>
    <w:rsid w:val="005D08A5"/>
    <w:rsid w:val="005D2883"/>
    <w:rsid w:val="005D4340"/>
    <w:rsid w:val="005D5E75"/>
    <w:rsid w:val="005D7588"/>
    <w:rsid w:val="005D76E8"/>
    <w:rsid w:val="005E0FFF"/>
    <w:rsid w:val="005E1C9F"/>
    <w:rsid w:val="005E5619"/>
    <w:rsid w:val="005E5A51"/>
    <w:rsid w:val="005E5CC2"/>
    <w:rsid w:val="005E60D0"/>
    <w:rsid w:val="005E64DB"/>
    <w:rsid w:val="005E6B19"/>
    <w:rsid w:val="005E730F"/>
    <w:rsid w:val="005F01E1"/>
    <w:rsid w:val="005F0D16"/>
    <w:rsid w:val="005F38AD"/>
    <w:rsid w:val="005F5F51"/>
    <w:rsid w:val="005F6822"/>
    <w:rsid w:val="005F6B66"/>
    <w:rsid w:val="00600865"/>
    <w:rsid w:val="0060116C"/>
    <w:rsid w:val="00603D21"/>
    <w:rsid w:val="006056DF"/>
    <w:rsid w:val="00605F80"/>
    <w:rsid w:val="0060682E"/>
    <w:rsid w:val="00610B35"/>
    <w:rsid w:val="00611CAC"/>
    <w:rsid w:val="0061318B"/>
    <w:rsid w:val="00614A40"/>
    <w:rsid w:val="00620B58"/>
    <w:rsid w:val="006216CA"/>
    <w:rsid w:val="00622B09"/>
    <w:rsid w:val="00624CD7"/>
    <w:rsid w:val="0062731D"/>
    <w:rsid w:val="006319E2"/>
    <w:rsid w:val="00632A3D"/>
    <w:rsid w:val="006354AA"/>
    <w:rsid w:val="00640659"/>
    <w:rsid w:val="00640772"/>
    <w:rsid w:val="00640B52"/>
    <w:rsid w:val="00640E6B"/>
    <w:rsid w:val="0064182E"/>
    <w:rsid w:val="00641F20"/>
    <w:rsid w:val="0064315A"/>
    <w:rsid w:val="006441E7"/>
    <w:rsid w:val="00644BCF"/>
    <w:rsid w:val="0064584D"/>
    <w:rsid w:val="0064633D"/>
    <w:rsid w:val="00646552"/>
    <w:rsid w:val="006473FD"/>
    <w:rsid w:val="00650B5A"/>
    <w:rsid w:val="00653482"/>
    <w:rsid w:val="0065396C"/>
    <w:rsid w:val="00655CB8"/>
    <w:rsid w:val="00655FFC"/>
    <w:rsid w:val="00656A94"/>
    <w:rsid w:val="00657787"/>
    <w:rsid w:val="006578AF"/>
    <w:rsid w:val="00666E43"/>
    <w:rsid w:val="00666E7B"/>
    <w:rsid w:val="0067149F"/>
    <w:rsid w:val="006719C9"/>
    <w:rsid w:val="006726DB"/>
    <w:rsid w:val="0067299E"/>
    <w:rsid w:val="00673025"/>
    <w:rsid w:val="00673811"/>
    <w:rsid w:val="00675229"/>
    <w:rsid w:val="006757B9"/>
    <w:rsid w:val="00675DAD"/>
    <w:rsid w:val="00675FDF"/>
    <w:rsid w:val="00676AC5"/>
    <w:rsid w:val="006770E6"/>
    <w:rsid w:val="006775DD"/>
    <w:rsid w:val="006802C5"/>
    <w:rsid w:val="00683ED0"/>
    <w:rsid w:val="00686B22"/>
    <w:rsid w:val="00687118"/>
    <w:rsid w:val="00692680"/>
    <w:rsid w:val="006955C4"/>
    <w:rsid w:val="00696B86"/>
    <w:rsid w:val="006A132A"/>
    <w:rsid w:val="006A3D15"/>
    <w:rsid w:val="006A4461"/>
    <w:rsid w:val="006A47DD"/>
    <w:rsid w:val="006A6F6D"/>
    <w:rsid w:val="006B1045"/>
    <w:rsid w:val="006B1F99"/>
    <w:rsid w:val="006B2AAF"/>
    <w:rsid w:val="006B3020"/>
    <w:rsid w:val="006B3077"/>
    <w:rsid w:val="006B5947"/>
    <w:rsid w:val="006B5C26"/>
    <w:rsid w:val="006C13D8"/>
    <w:rsid w:val="006C1FC3"/>
    <w:rsid w:val="006C2C0E"/>
    <w:rsid w:val="006C2EB2"/>
    <w:rsid w:val="006C39F9"/>
    <w:rsid w:val="006C4CA6"/>
    <w:rsid w:val="006C6548"/>
    <w:rsid w:val="006C65F3"/>
    <w:rsid w:val="006C7698"/>
    <w:rsid w:val="006D011A"/>
    <w:rsid w:val="006D2F4E"/>
    <w:rsid w:val="006D64FA"/>
    <w:rsid w:val="006E2300"/>
    <w:rsid w:val="006E4B95"/>
    <w:rsid w:val="006E556B"/>
    <w:rsid w:val="006E7917"/>
    <w:rsid w:val="006F0B99"/>
    <w:rsid w:val="006F0C94"/>
    <w:rsid w:val="006F24C5"/>
    <w:rsid w:val="006F2B5C"/>
    <w:rsid w:val="006F3766"/>
    <w:rsid w:val="006F6F7A"/>
    <w:rsid w:val="007001A0"/>
    <w:rsid w:val="00700367"/>
    <w:rsid w:val="00701454"/>
    <w:rsid w:val="00712948"/>
    <w:rsid w:val="00712C4B"/>
    <w:rsid w:val="007135D7"/>
    <w:rsid w:val="0071373C"/>
    <w:rsid w:val="00713756"/>
    <w:rsid w:val="00713F00"/>
    <w:rsid w:val="0071422C"/>
    <w:rsid w:val="00716BD2"/>
    <w:rsid w:val="00716DE9"/>
    <w:rsid w:val="00717717"/>
    <w:rsid w:val="00717A07"/>
    <w:rsid w:val="00721C93"/>
    <w:rsid w:val="00722702"/>
    <w:rsid w:val="00722B83"/>
    <w:rsid w:val="00726601"/>
    <w:rsid w:val="00726B01"/>
    <w:rsid w:val="00726E22"/>
    <w:rsid w:val="007273A7"/>
    <w:rsid w:val="00730092"/>
    <w:rsid w:val="007309BC"/>
    <w:rsid w:val="00733B2E"/>
    <w:rsid w:val="00737E36"/>
    <w:rsid w:val="00740B02"/>
    <w:rsid w:val="00743EB4"/>
    <w:rsid w:val="007447A1"/>
    <w:rsid w:val="00745126"/>
    <w:rsid w:val="00747158"/>
    <w:rsid w:val="00747566"/>
    <w:rsid w:val="007507B1"/>
    <w:rsid w:val="00750E51"/>
    <w:rsid w:val="00751A18"/>
    <w:rsid w:val="00760B82"/>
    <w:rsid w:val="00761336"/>
    <w:rsid w:val="00761973"/>
    <w:rsid w:val="00762EAC"/>
    <w:rsid w:val="00762ED0"/>
    <w:rsid w:val="00762F0D"/>
    <w:rsid w:val="007635C6"/>
    <w:rsid w:val="00764551"/>
    <w:rsid w:val="00764669"/>
    <w:rsid w:val="00765941"/>
    <w:rsid w:val="00765D25"/>
    <w:rsid w:val="0077020B"/>
    <w:rsid w:val="00770C5B"/>
    <w:rsid w:val="00770CFA"/>
    <w:rsid w:val="00771CDD"/>
    <w:rsid w:val="0077253C"/>
    <w:rsid w:val="00772F20"/>
    <w:rsid w:val="0077306E"/>
    <w:rsid w:val="007756DB"/>
    <w:rsid w:val="00776335"/>
    <w:rsid w:val="007807CE"/>
    <w:rsid w:val="007830B8"/>
    <w:rsid w:val="00784CEF"/>
    <w:rsid w:val="00786343"/>
    <w:rsid w:val="00790E29"/>
    <w:rsid w:val="0079420A"/>
    <w:rsid w:val="007960DE"/>
    <w:rsid w:val="0079674C"/>
    <w:rsid w:val="0079702C"/>
    <w:rsid w:val="007A06FE"/>
    <w:rsid w:val="007A0D39"/>
    <w:rsid w:val="007A1434"/>
    <w:rsid w:val="007A1A08"/>
    <w:rsid w:val="007A45EA"/>
    <w:rsid w:val="007A4C5E"/>
    <w:rsid w:val="007A5099"/>
    <w:rsid w:val="007A5774"/>
    <w:rsid w:val="007A7154"/>
    <w:rsid w:val="007A755A"/>
    <w:rsid w:val="007B35C0"/>
    <w:rsid w:val="007B3C1E"/>
    <w:rsid w:val="007B4E54"/>
    <w:rsid w:val="007B532C"/>
    <w:rsid w:val="007B55A0"/>
    <w:rsid w:val="007B5AD7"/>
    <w:rsid w:val="007C017E"/>
    <w:rsid w:val="007C0CE7"/>
    <w:rsid w:val="007C150C"/>
    <w:rsid w:val="007C4648"/>
    <w:rsid w:val="007C4E9B"/>
    <w:rsid w:val="007C4FAE"/>
    <w:rsid w:val="007C5680"/>
    <w:rsid w:val="007C5821"/>
    <w:rsid w:val="007C6161"/>
    <w:rsid w:val="007C73C4"/>
    <w:rsid w:val="007C792D"/>
    <w:rsid w:val="007D1E3B"/>
    <w:rsid w:val="007D3672"/>
    <w:rsid w:val="007D3767"/>
    <w:rsid w:val="007D475B"/>
    <w:rsid w:val="007D5E7E"/>
    <w:rsid w:val="007D654B"/>
    <w:rsid w:val="007D7126"/>
    <w:rsid w:val="007D7BFB"/>
    <w:rsid w:val="007E0752"/>
    <w:rsid w:val="007E096F"/>
    <w:rsid w:val="007E1BDD"/>
    <w:rsid w:val="007E1CA4"/>
    <w:rsid w:val="007E2178"/>
    <w:rsid w:val="007E32BA"/>
    <w:rsid w:val="007E4A64"/>
    <w:rsid w:val="007E62EB"/>
    <w:rsid w:val="007E650D"/>
    <w:rsid w:val="007E68DC"/>
    <w:rsid w:val="007E690D"/>
    <w:rsid w:val="007E6BC8"/>
    <w:rsid w:val="007F047A"/>
    <w:rsid w:val="007F07A3"/>
    <w:rsid w:val="007F1353"/>
    <w:rsid w:val="007F2C58"/>
    <w:rsid w:val="007F2E2C"/>
    <w:rsid w:val="007F4DFF"/>
    <w:rsid w:val="007F5C78"/>
    <w:rsid w:val="007F61F9"/>
    <w:rsid w:val="007F64B4"/>
    <w:rsid w:val="007F712F"/>
    <w:rsid w:val="00801054"/>
    <w:rsid w:val="008025D8"/>
    <w:rsid w:val="00802BEC"/>
    <w:rsid w:val="0080485E"/>
    <w:rsid w:val="008051C6"/>
    <w:rsid w:val="00805284"/>
    <w:rsid w:val="0080733E"/>
    <w:rsid w:val="00807459"/>
    <w:rsid w:val="008124D6"/>
    <w:rsid w:val="00813E7A"/>
    <w:rsid w:val="00814109"/>
    <w:rsid w:val="00814F32"/>
    <w:rsid w:val="00816A10"/>
    <w:rsid w:val="00816C56"/>
    <w:rsid w:val="0081726F"/>
    <w:rsid w:val="008208AA"/>
    <w:rsid w:val="00820E36"/>
    <w:rsid w:val="00821F87"/>
    <w:rsid w:val="008243FF"/>
    <w:rsid w:val="008270A2"/>
    <w:rsid w:val="0082757B"/>
    <w:rsid w:val="00827A1C"/>
    <w:rsid w:val="008304B5"/>
    <w:rsid w:val="00830D14"/>
    <w:rsid w:val="00830F07"/>
    <w:rsid w:val="00831A04"/>
    <w:rsid w:val="00831AB8"/>
    <w:rsid w:val="00833CC9"/>
    <w:rsid w:val="00833EA2"/>
    <w:rsid w:val="00835D6C"/>
    <w:rsid w:val="00837191"/>
    <w:rsid w:val="008372C6"/>
    <w:rsid w:val="008373E5"/>
    <w:rsid w:val="00837D37"/>
    <w:rsid w:val="0084425A"/>
    <w:rsid w:val="00845820"/>
    <w:rsid w:val="008469DD"/>
    <w:rsid w:val="008476EA"/>
    <w:rsid w:val="00847EB3"/>
    <w:rsid w:val="00850330"/>
    <w:rsid w:val="00850DDF"/>
    <w:rsid w:val="008532D5"/>
    <w:rsid w:val="00853443"/>
    <w:rsid w:val="008558CC"/>
    <w:rsid w:val="008609B8"/>
    <w:rsid w:val="00862196"/>
    <w:rsid w:val="008638C1"/>
    <w:rsid w:val="008641F5"/>
    <w:rsid w:val="00864998"/>
    <w:rsid w:val="00865261"/>
    <w:rsid w:val="00866585"/>
    <w:rsid w:val="008678FE"/>
    <w:rsid w:val="00867930"/>
    <w:rsid w:val="00867AAE"/>
    <w:rsid w:val="00870C53"/>
    <w:rsid w:val="00871111"/>
    <w:rsid w:val="008717E9"/>
    <w:rsid w:val="00872152"/>
    <w:rsid w:val="00872916"/>
    <w:rsid w:val="00873D81"/>
    <w:rsid w:val="008767C2"/>
    <w:rsid w:val="008773CD"/>
    <w:rsid w:val="00877510"/>
    <w:rsid w:val="008831C1"/>
    <w:rsid w:val="008834BE"/>
    <w:rsid w:val="00884D4B"/>
    <w:rsid w:val="00884E93"/>
    <w:rsid w:val="00886B6E"/>
    <w:rsid w:val="00887A19"/>
    <w:rsid w:val="00887F16"/>
    <w:rsid w:val="008907CA"/>
    <w:rsid w:val="00890AA9"/>
    <w:rsid w:val="0089139A"/>
    <w:rsid w:val="00891F2D"/>
    <w:rsid w:val="0089315F"/>
    <w:rsid w:val="0089732F"/>
    <w:rsid w:val="0089755A"/>
    <w:rsid w:val="00897602"/>
    <w:rsid w:val="008A0AA7"/>
    <w:rsid w:val="008A2853"/>
    <w:rsid w:val="008A310E"/>
    <w:rsid w:val="008A6732"/>
    <w:rsid w:val="008B32FE"/>
    <w:rsid w:val="008B336E"/>
    <w:rsid w:val="008B6486"/>
    <w:rsid w:val="008C1C0E"/>
    <w:rsid w:val="008C2E90"/>
    <w:rsid w:val="008C33B5"/>
    <w:rsid w:val="008C5D16"/>
    <w:rsid w:val="008C5D84"/>
    <w:rsid w:val="008D02F7"/>
    <w:rsid w:val="008D0382"/>
    <w:rsid w:val="008D0F35"/>
    <w:rsid w:val="008D1524"/>
    <w:rsid w:val="008E05F8"/>
    <w:rsid w:val="008E232C"/>
    <w:rsid w:val="008E2720"/>
    <w:rsid w:val="008E30F1"/>
    <w:rsid w:val="008E586B"/>
    <w:rsid w:val="008E597B"/>
    <w:rsid w:val="008F0104"/>
    <w:rsid w:val="008F05AE"/>
    <w:rsid w:val="008F09E5"/>
    <w:rsid w:val="008F2B22"/>
    <w:rsid w:val="008F2E67"/>
    <w:rsid w:val="008F7C70"/>
    <w:rsid w:val="00900002"/>
    <w:rsid w:val="0090082B"/>
    <w:rsid w:val="00902201"/>
    <w:rsid w:val="00902D10"/>
    <w:rsid w:val="00903022"/>
    <w:rsid w:val="009052A4"/>
    <w:rsid w:val="00905911"/>
    <w:rsid w:val="00905CF0"/>
    <w:rsid w:val="00905E9D"/>
    <w:rsid w:val="009068CB"/>
    <w:rsid w:val="00906D14"/>
    <w:rsid w:val="0090774E"/>
    <w:rsid w:val="00907F76"/>
    <w:rsid w:val="0091094B"/>
    <w:rsid w:val="00910C68"/>
    <w:rsid w:val="00910D5B"/>
    <w:rsid w:val="009111E7"/>
    <w:rsid w:val="009121B2"/>
    <w:rsid w:val="0091354B"/>
    <w:rsid w:val="009150CA"/>
    <w:rsid w:val="009166E0"/>
    <w:rsid w:val="00916ED4"/>
    <w:rsid w:val="009247BE"/>
    <w:rsid w:val="00924B38"/>
    <w:rsid w:val="00924F17"/>
    <w:rsid w:val="009264E6"/>
    <w:rsid w:val="00927395"/>
    <w:rsid w:val="00930B88"/>
    <w:rsid w:val="00931AF4"/>
    <w:rsid w:val="00931CDB"/>
    <w:rsid w:val="00931D1B"/>
    <w:rsid w:val="00932FFE"/>
    <w:rsid w:val="009349F2"/>
    <w:rsid w:val="00935144"/>
    <w:rsid w:val="00936AFE"/>
    <w:rsid w:val="00936DF3"/>
    <w:rsid w:val="009376ED"/>
    <w:rsid w:val="0094013B"/>
    <w:rsid w:val="00940C98"/>
    <w:rsid w:val="00941BA5"/>
    <w:rsid w:val="00942786"/>
    <w:rsid w:val="0094281A"/>
    <w:rsid w:val="00942C89"/>
    <w:rsid w:val="00944C59"/>
    <w:rsid w:val="00944F27"/>
    <w:rsid w:val="00945896"/>
    <w:rsid w:val="00945976"/>
    <w:rsid w:val="00946793"/>
    <w:rsid w:val="00947311"/>
    <w:rsid w:val="00953D07"/>
    <w:rsid w:val="0095532B"/>
    <w:rsid w:val="00961826"/>
    <w:rsid w:val="0096277B"/>
    <w:rsid w:val="00963047"/>
    <w:rsid w:val="0096416A"/>
    <w:rsid w:val="009643DF"/>
    <w:rsid w:val="009653FF"/>
    <w:rsid w:val="00965C83"/>
    <w:rsid w:val="009666A6"/>
    <w:rsid w:val="00972B9E"/>
    <w:rsid w:val="0097329F"/>
    <w:rsid w:val="009734F0"/>
    <w:rsid w:val="00973F22"/>
    <w:rsid w:val="009753B9"/>
    <w:rsid w:val="009760F3"/>
    <w:rsid w:val="00982847"/>
    <w:rsid w:val="00983B12"/>
    <w:rsid w:val="00983D01"/>
    <w:rsid w:val="00983F45"/>
    <w:rsid w:val="00985D93"/>
    <w:rsid w:val="0098612D"/>
    <w:rsid w:val="00986910"/>
    <w:rsid w:val="009870E5"/>
    <w:rsid w:val="0098753F"/>
    <w:rsid w:val="0098766B"/>
    <w:rsid w:val="009902E9"/>
    <w:rsid w:val="00996141"/>
    <w:rsid w:val="00996B54"/>
    <w:rsid w:val="0099765E"/>
    <w:rsid w:val="00997D02"/>
    <w:rsid w:val="009A0AB6"/>
    <w:rsid w:val="009A1639"/>
    <w:rsid w:val="009A309A"/>
    <w:rsid w:val="009A75EB"/>
    <w:rsid w:val="009B2F94"/>
    <w:rsid w:val="009B41B1"/>
    <w:rsid w:val="009B5BF1"/>
    <w:rsid w:val="009B5C8B"/>
    <w:rsid w:val="009B7602"/>
    <w:rsid w:val="009B7A0C"/>
    <w:rsid w:val="009C1692"/>
    <w:rsid w:val="009C30A7"/>
    <w:rsid w:val="009C34B8"/>
    <w:rsid w:val="009C494F"/>
    <w:rsid w:val="009C4A0A"/>
    <w:rsid w:val="009C4E41"/>
    <w:rsid w:val="009C684D"/>
    <w:rsid w:val="009C74B4"/>
    <w:rsid w:val="009C74EA"/>
    <w:rsid w:val="009C7522"/>
    <w:rsid w:val="009C7861"/>
    <w:rsid w:val="009C7A03"/>
    <w:rsid w:val="009D0DAF"/>
    <w:rsid w:val="009D24E0"/>
    <w:rsid w:val="009D2B40"/>
    <w:rsid w:val="009D3748"/>
    <w:rsid w:val="009D48B9"/>
    <w:rsid w:val="009D4FEC"/>
    <w:rsid w:val="009D571D"/>
    <w:rsid w:val="009D58C9"/>
    <w:rsid w:val="009D7227"/>
    <w:rsid w:val="009E0020"/>
    <w:rsid w:val="009E0199"/>
    <w:rsid w:val="009E14A0"/>
    <w:rsid w:val="009E36B7"/>
    <w:rsid w:val="009E3B7A"/>
    <w:rsid w:val="009E548A"/>
    <w:rsid w:val="009F0109"/>
    <w:rsid w:val="009F22D5"/>
    <w:rsid w:val="009F2B27"/>
    <w:rsid w:val="009F3576"/>
    <w:rsid w:val="009F38E0"/>
    <w:rsid w:val="009F3DF0"/>
    <w:rsid w:val="009F512A"/>
    <w:rsid w:val="009F56AB"/>
    <w:rsid w:val="009F6546"/>
    <w:rsid w:val="009F6807"/>
    <w:rsid w:val="009F7FBD"/>
    <w:rsid w:val="00A01BAA"/>
    <w:rsid w:val="00A04693"/>
    <w:rsid w:val="00A056BD"/>
    <w:rsid w:val="00A07A3D"/>
    <w:rsid w:val="00A07CF0"/>
    <w:rsid w:val="00A101C4"/>
    <w:rsid w:val="00A13271"/>
    <w:rsid w:val="00A14645"/>
    <w:rsid w:val="00A15E20"/>
    <w:rsid w:val="00A162E1"/>
    <w:rsid w:val="00A16FEF"/>
    <w:rsid w:val="00A2250F"/>
    <w:rsid w:val="00A226C6"/>
    <w:rsid w:val="00A22E3A"/>
    <w:rsid w:val="00A2484D"/>
    <w:rsid w:val="00A25E0E"/>
    <w:rsid w:val="00A27F6F"/>
    <w:rsid w:val="00A302CC"/>
    <w:rsid w:val="00A325FD"/>
    <w:rsid w:val="00A33693"/>
    <w:rsid w:val="00A33981"/>
    <w:rsid w:val="00A33DA1"/>
    <w:rsid w:val="00A353B0"/>
    <w:rsid w:val="00A353C6"/>
    <w:rsid w:val="00A35573"/>
    <w:rsid w:val="00A36FC0"/>
    <w:rsid w:val="00A374AA"/>
    <w:rsid w:val="00A40024"/>
    <w:rsid w:val="00A407C4"/>
    <w:rsid w:val="00A42C01"/>
    <w:rsid w:val="00A43E22"/>
    <w:rsid w:val="00A44861"/>
    <w:rsid w:val="00A44ABB"/>
    <w:rsid w:val="00A44BB5"/>
    <w:rsid w:val="00A45080"/>
    <w:rsid w:val="00A45822"/>
    <w:rsid w:val="00A45A83"/>
    <w:rsid w:val="00A45BDA"/>
    <w:rsid w:val="00A46A1B"/>
    <w:rsid w:val="00A51B13"/>
    <w:rsid w:val="00A52154"/>
    <w:rsid w:val="00A53FF5"/>
    <w:rsid w:val="00A55663"/>
    <w:rsid w:val="00A560CB"/>
    <w:rsid w:val="00A567E1"/>
    <w:rsid w:val="00A61C2E"/>
    <w:rsid w:val="00A61F6B"/>
    <w:rsid w:val="00A62963"/>
    <w:rsid w:val="00A6314C"/>
    <w:rsid w:val="00A662CB"/>
    <w:rsid w:val="00A706F6"/>
    <w:rsid w:val="00A71B86"/>
    <w:rsid w:val="00A71F35"/>
    <w:rsid w:val="00A73160"/>
    <w:rsid w:val="00A7326C"/>
    <w:rsid w:val="00A73BAB"/>
    <w:rsid w:val="00A74394"/>
    <w:rsid w:val="00A74962"/>
    <w:rsid w:val="00A7499F"/>
    <w:rsid w:val="00A74C67"/>
    <w:rsid w:val="00A75F99"/>
    <w:rsid w:val="00A7612B"/>
    <w:rsid w:val="00A77610"/>
    <w:rsid w:val="00A80123"/>
    <w:rsid w:val="00A806B0"/>
    <w:rsid w:val="00A80BA6"/>
    <w:rsid w:val="00A8106E"/>
    <w:rsid w:val="00A82000"/>
    <w:rsid w:val="00A82A48"/>
    <w:rsid w:val="00A850C9"/>
    <w:rsid w:val="00A858FE"/>
    <w:rsid w:val="00A86AA9"/>
    <w:rsid w:val="00A876D3"/>
    <w:rsid w:val="00A87C08"/>
    <w:rsid w:val="00A90467"/>
    <w:rsid w:val="00A90A5D"/>
    <w:rsid w:val="00A91054"/>
    <w:rsid w:val="00A96047"/>
    <w:rsid w:val="00A9717E"/>
    <w:rsid w:val="00A9770E"/>
    <w:rsid w:val="00A97C5A"/>
    <w:rsid w:val="00AA0901"/>
    <w:rsid w:val="00AA0BD1"/>
    <w:rsid w:val="00AA0CC9"/>
    <w:rsid w:val="00AA0FAD"/>
    <w:rsid w:val="00AA1DF5"/>
    <w:rsid w:val="00AA301F"/>
    <w:rsid w:val="00AA36D4"/>
    <w:rsid w:val="00AA3C8F"/>
    <w:rsid w:val="00AA6E47"/>
    <w:rsid w:val="00AB04E9"/>
    <w:rsid w:val="00AB1564"/>
    <w:rsid w:val="00AB1BC9"/>
    <w:rsid w:val="00AB1F99"/>
    <w:rsid w:val="00AB27F4"/>
    <w:rsid w:val="00AB3F5C"/>
    <w:rsid w:val="00AB485C"/>
    <w:rsid w:val="00AB4A62"/>
    <w:rsid w:val="00AB5430"/>
    <w:rsid w:val="00AB544C"/>
    <w:rsid w:val="00AB5B72"/>
    <w:rsid w:val="00AB6119"/>
    <w:rsid w:val="00AB74CD"/>
    <w:rsid w:val="00AC2ACF"/>
    <w:rsid w:val="00AC4607"/>
    <w:rsid w:val="00AC533A"/>
    <w:rsid w:val="00AC69F9"/>
    <w:rsid w:val="00AD0E7C"/>
    <w:rsid w:val="00AD1B08"/>
    <w:rsid w:val="00AD379C"/>
    <w:rsid w:val="00AD53BC"/>
    <w:rsid w:val="00AD6E8F"/>
    <w:rsid w:val="00AD72D3"/>
    <w:rsid w:val="00AE091D"/>
    <w:rsid w:val="00AE09FB"/>
    <w:rsid w:val="00AE6570"/>
    <w:rsid w:val="00AE721C"/>
    <w:rsid w:val="00AE7B36"/>
    <w:rsid w:val="00AF038A"/>
    <w:rsid w:val="00AF061F"/>
    <w:rsid w:val="00AF5D12"/>
    <w:rsid w:val="00AF6656"/>
    <w:rsid w:val="00B001F6"/>
    <w:rsid w:val="00B00943"/>
    <w:rsid w:val="00B050C6"/>
    <w:rsid w:val="00B0683B"/>
    <w:rsid w:val="00B06A41"/>
    <w:rsid w:val="00B12027"/>
    <w:rsid w:val="00B13E55"/>
    <w:rsid w:val="00B14D12"/>
    <w:rsid w:val="00B15990"/>
    <w:rsid w:val="00B15E11"/>
    <w:rsid w:val="00B20689"/>
    <w:rsid w:val="00B20A3A"/>
    <w:rsid w:val="00B216BE"/>
    <w:rsid w:val="00B2414B"/>
    <w:rsid w:val="00B24E6E"/>
    <w:rsid w:val="00B25762"/>
    <w:rsid w:val="00B2631A"/>
    <w:rsid w:val="00B30BBF"/>
    <w:rsid w:val="00B31AA8"/>
    <w:rsid w:val="00B32902"/>
    <w:rsid w:val="00B32AEF"/>
    <w:rsid w:val="00B32B7B"/>
    <w:rsid w:val="00B32FED"/>
    <w:rsid w:val="00B33A68"/>
    <w:rsid w:val="00B340EF"/>
    <w:rsid w:val="00B347BD"/>
    <w:rsid w:val="00B352BA"/>
    <w:rsid w:val="00B36EE3"/>
    <w:rsid w:val="00B3770A"/>
    <w:rsid w:val="00B40B6E"/>
    <w:rsid w:val="00B4408C"/>
    <w:rsid w:val="00B45D67"/>
    <w:rsid w:val="00B4606F"/>
    <w:rsid w:val="00B461D3"/>
    <w:rsid w:val="00B46871"/>
    <w:rsid w:val="00B46CB9"/>
    <w:rsid w:val="00B50937"/>
    <w:rsid w:val="00B51F5D"/>
    <w:rsid w:val="00B51F9A"/>
    <w:rsid w:val="00B527D8"/>
    <w:rsid w:val="00B5354B"/>
    <w:rsid w:val="00B535AC"/>
    <w:rsid w:val="00B53773"/>
    <w:rsid w:val="00B55B29"/>
    <w:rsid w:val="00B6025A"/>
    <w:rsid w:val="00B60A03"/>
    <w:rsid w:val="00B626CF"/>
    <w:rsid w:val="00B640A1"/>
    <w:rsid w:val="00B646D2"/>
    <w:rsid w:val="00B64FE8"/>
    <w:rsid w:val="00B661D9"/>
    <w:rsid w:val="00B668B5"/>
    <w:rsid w:val="00B7025E"/>
    <w:rsid w:val="00B735F8"/>
    <w:rsid w:val="00B73CC5"/>
    <w:rsid w:val="00B74E75"/>
    <w:rsid w:val="00B750EF"/>
    <w:rsid w:val="00B75A29"/>
    <w:rsid w:val="00B800EE"/>
    <w:rsid w:val="00B8046E"/>
    <w:rsid w:val="00B8437E"/>
    <w:rsid w:val="00B84422"/>
    <w:rsid w:val="00B85307"/>
    <w:rsid w:val="00B871D6"/>
    <w:rsid w:val="00B87690"/>
    <w:rsid w:val="00B87826"/>
    <w:rsid w:val="00B87EDB"/>
    <w:rsid w:val="00B87F72"/>
    <w:rsid w:val="00B90325"/>
    <w:rsid w:val="00B908E8"/>
    <w:rsid w:val="00B916C1"/>
    <w:rsid w:val="00B936BB"/>
    <w:rsid w:val="00B95474"/>
    <w:rsid w:val="00B959EB"/>
    <w:rsid w:val="00B9717D"/>
    <w:rsid w:val="00B975A9"/>
    <w:rsid w:val="00BA0CA0"/>
    <w:rsid w:val="00BA27E1"/>
    <w:rsid w:val="00BA2DEA"/>
    <w:rsid w:val="00BA3C23"/>
    <w:rsid w:val="00BA5176"/>
    <w:rsid w:val="00BA7677"/>
    <w:rsid w:val="00BB14CC"/>
    <w:rsid w:val="00BB1B55"/>
    <w:rsid w:val="00BB1FF9"/>
    <w:rsid w:val="00BB2124"/>
    <w:rsid w:val="00BB2256"/>
    <w:rsid w:val="00BB2689"/>
    <w:rsid w:val="00BB268B"/>
    <w:rsid w:val="00BB2B6B"/>
    <w:rsid w:val="00BB39E0"/>
    <w:rsid w:val="00BB3D3C"/>
    <w:rsid w:val="00BB4105"/>
    <w:rsid w:val="00BB6C16"/>
    <w:rsid w:val="00BC1416"/>
    <w:rsid w:val="00BC2FB5"/>
    <w:rsid w:val="00BC353C"/>
    <w:rsid w:val="00BC3779"/>
    <w:rsid w:val="00BC3883"/>
    <w:rsid w:val="00BC4C84"/>
    <w:rsid w:val="00BC5EB7"/>
    <w:rsid w:val="00BC6557"/>
    <w:rsid w:val="00BC788D"/>
    <w:rsid w:val="00BC7AF7"/>
    <w:rsid w:val="00BD0CBC"/>
    <w:rsid w:val="00BD1AB4"/>
    <w:rsid w:val="00BD2ECA"/>
    <w:rsid w:val="00BD57E9"/>
    <w:rsid w:val="00BD5E4C"/>
    <w:rsid w:val="00BD66AE"/>
    <w:rsid w:val="00BD7F4D"/>
    <w:rsid w:val="00BE027F"/>
    <w:rsid w:val="00BE1CC5"/>
    <w:rsid w:val="00BE3ED7"/>
    <w:rsid w:val="00BE473A"/>
    <w:rsid w:val="00BE4971"/>
    <w:rsid w:val="00BE70A3"/>
    <w:rsid w:val="00BE7F39"/>
    <w:rsid w:val="00BF0992"/>
    <w:rsid w:val="00BF32D7"/>
    <w:rsid w:val="00BF4E2A"/>
    <w:rsid w:val="00BF506B"/>
    <w:rsid w:val="00BF5281"/>
    <w:rsid w:val="00BF57A8"/>
    <w:rsid w:val="00BF5EEA"/>
    <w:rsid w:val="00BF640F"/>
    <w:rsid w:val="00BF7743"/>
    <w:rsid w:val="00BF7752"/>
    <w:rsid w:val="00BF7CBD"/>
    <w:rsid w:val="00BF7DB1"/>
    <w:rsid w:val="00C008A6"/>
    <w:rsid w:val="00C02C93"/>
    <w:rsid w:val="00C0457B"/>
    <w:rsid w:val="00C05C18"/>
    <w:rsid w:val="00C076A2"/>
    <w:rsid w:val="00C07B89"/>
    <w:rsid w:val="00C101E3"/>
    <w:rsid w:val="00C114FE"/>
    <w:rsid w:val="00C1177C"/>
    <w:rsid w:val="00C1219F"/>
    <w:rsid w:val="00C12380"/>
    <w:rsid w:val="00C136FD"/>
    <w:rsid w:val="00C13AA3"/>
    <w:rsid w:val="00C14AD6"/>
    <w:rsid w:val="00C14F37"/>
    <w:rsid w:val="00C158D6"/>
    <w:rsid w:val="00C167EC"/>
    <w:rsid w:val="00C17410"/>
    <w:rsid w:val="00C20D89"/>
    <w:rsid w:val="00C2116F"/>
    <w:rsid w:val="00C21490"/>
    <w:rsid w:val="00C214EF"/>
    <w:rsid w:val="00C26C7C"/>
    <w:rsid w:val="00C3085D"/>
    <w:rsid w:val="00C312E7"/>
    <w:rsid w:val="00C313B1"/>
    <w:rsid w:val="00C31B33"/>
    <w:rsid w:val="00C322BE"/>
    <w:rsid w:val="00C35439"/>
    <w:rsid w:val="00C359CD"/>
    <w:rsid w:val="00C360B9"/>
    <w:rsid w:val="00C4031F"/>
    <w:rsid w:val="00C40D84"/>
    <w:rsid w:val="00C40E1B"/>
    <w:rsid w:val="00C43BFF"/>
    <w:rsid w:val="00C4580C"/>
    <w:rsid w:val="00C45D8F"/>
    <w:rsid w:val="00C4608D"/>
    <w:rsid w:val="00C50A78"/>
    <w:rsid w:val="00C51C43"/>
    <w:rsid w:val="00C52B9A"/>
    <w:rsid w:val="00C534EE"/>
    <w:rsid w:val="00C546DF"/>
    <w:rsid w:val="00C5564F"/>
    <w:rsid w:val="00C6094F"/>
    <w:rsid w:val="00C61B68"/>
    <w:rsid w:val="00C63CF6"/>
    <w:rsid w:val="00C71BC5"/>
    <w:rsid w:val="00C71FDE"/>
    <w:rsid w:val="00C7331D"/>
    <w:rsid w:val="00C73507"/>
    <w:rsid w:val="00C74242"/>
    <w:rsid w:val="00C7505E"/>
    <w:rsid w:val="00C7573E"/>
    <w:rsid w:val="00C76CA2"/>
    <w:rsid w:val="00C77932"/>
    <w:rsid w:val="00C77A32"/>
    <w:rsid w:val="00C77BC3"/>
    <w:rsid w:val="00C843C6"/>
    <w:rsid w:val="00C8458E"/>
    <w:rsid w:val="00C85C02"/>
    <w:rsid w:val="00C87A91"/>
    <w:rsid w:val="00C90257"/>
    <w:rsid w:val="00C92463"/>
    <w:rsid w:val="00C937C7"/>
    <w:rsid w:val="00C964AF"/>
    <w:rsid w:val="00CA0D4C"/>
    <w:rsid w:val="00CA1FD6"/>
    <w:rsid w:val="00CA5A34"/>
    <w:rsid w:val="00CA676C"/>
    <w:rsid w:val="00CA75DC"/>
    <w:rsid w:val="00CB0059"/>
    <w:rsid w:val="00CB0741"/>
    <w:rsid w:val="00CB1561"/>
    <w:rsid w:val="00CB2B44"/>
    <w:rsid w:val="00CB2C30"/>
    <w:rsid w:val="00CB3BAD"/>
    <w:rsid w:val="00CB4CB2"/>
    <w:rsid w:val="00CB4F58"/>
    <w:rsid w:val="00CB50A1"/>
    <w:rsid w:val="00CB5616"/>
    <w:rsid w:val="00CB62A0"/>
    <w:rsid w:val="00CB7E42"/>
    <w:rsid w:val="00CC18F6"/>
    <w:rsid w:val="00CC1985"/>
    <w:rsid w:val="00CC2269"/>
    <w:rsid w:val="00CC29CD"/>
    <w:rsid w:val="00CC3DD4"/>
    <w:rsid w:val="00CC4E9A"/>
    <w:rsid w:val="00CC6179"/>
    <w:rsid w:val="00CC716D"/>
    <w:rsid w:val="00CD0203"/>
    <w:rsid w:val="00CD0BD2"/>
    <w:rsid w:val="00CD188F"/>
    <w:rsid w:val="00CD1B98"/>
    <w:rsid w:val="00CD6B0A"/>
    <w:rsid w:val="00CE0C35"/>
    <w:rsid w:val="00CE1AF9"/>
    <w:rsid w:val="00CE2C4F"/>
    <w:rsid w:val="00CE30B6"/>
    <w:rsid w:val="00CE41D7"/>
    <w:rsid w:val="00CF0491"/>
    <w:rsid w:val="00CF1230"/>
    <w:rsid w:val="00CF1755"/>
    <w:rsid w:val="00CF1E76"/>
    <w:rsid w:val="00CF24F3"/>
    <w:rsid w:val="00CF2690"/>
    <w:rsid w:val="00CF27B4"/>
    <w:rsid w:val="00CF3246"/>
    <w:rsid w:val="00CF5110"/>
    <w:rsid w:val="00CF5771"/>
    <w:rsid w:val="00CF6244"/>
    <w:rsid w:val="00CF6A88"/>
    <w:rsid w:val="00CF705F"/>
    <w:rsid w:val="00CF77C0"/>
    <w:rsid w:val="00D029B7"/>
    <w:rsid w:val="00D03F18"/>
    <w:rsid w:val="00D03FC1"/>
    <w:rsid w:val="00D0401C"/>
    <w:rsid w:val="00D051AF"/>
    <w:rsid w:val="00D06A12"/>
    <w:rsid w:val="00D12419"/>
    <w:rsid w:val="00D147B8"/>
    <w:rsid w:val="00D14CA2"/>
    <w:rsid w:val="00D1772F"/>
    <w:rsid w:val="00D206B9"/>
    <w:rsid w:val="00D20843"/>
    <w:rsid w:val="00D2125A"/>
    <w:rsid w:val="00D21FF3"/>
    <w:rsid w:val="00D22A20"/>
    <w:rsid w:val="00D23572"/>
    <w:rsid w:val="00D237EA"/>
    <w:rsid w:val="00D23F52"/>
    <w:rsid w:val="00D247D0"/>
    <w:rsid w:val="00D25AE3"/>
    <w:rsid w:val="00D30B18"/>
    <w:rsid w:val="00D3130C"/>
    <w:rsid w:val="00D31EAD"/>
    <w:rsid w:val="00D32B56"/>
    <w:rsid w:val="00D3547A"/>
    <w:rsid w:val="00D3569C"/>
    <w:rsid w:val="00D360C0"/>
    <w:rsid w:val="00D37559"/>
    <w:rsid w:val="00D37856"/>
    <w:rsid w:val="00D42530"/>
    <w:rsid w:val="00D430DC"/>
    <w:rsid w:val="00D43F34"/>
    <w:rsid w:val="00D44D7B"/>
    <w:rsid w:val="00D44E1B"/>
    <w:rsid w:val="00D45507"/>
    <w:rsid w:val="00D4571C"/>
    <w:rsid w:val="00D4667E"/>
    <w:rsid w:val="00D46AA4"/>
    <w:rsid w:val="00D50B5A"/>
    <w:rsid w:val="00D5216D"/>
    <w:rsid w:val="00D5343A"/>
    <w:rsid w:val="00D54C3F"/>
    <w:rsid w:val="00D56CF2"/>
    <w:rsid w:val="00D57BCA"/>
    <w:rsid w:val="00D57F26"/>
    <w:rsid w:val="00D57F9C"/>
    <w:rsid w:val="00D61E2D"/>
    <w:rsid w:val="00D62BCD"/>
    <w:rsid w:val="00D62F80"/>
    <w:rsid w:val="00D62F9B"/>
    <w:rsid w:val="00D64A1E"/>
    <w:rsid w:val="00D64F0C"/>
    <w:rsid w:val="00D66845"/>
    <w:rsid w:val="00D66FEA"/>
    <w:rsid w:val="00D67339"/>
    <w:rsid w:val="00D70B2A"/>
    <w:rsid w:val="00D7250D"/>
    <w:rsid w:val="00D738B8"/>
    <w:rsid w:val="00D75FE9"/>
    <w:rsid w:val="00D76153"/>
    <w:rsid w:val="00D804D6"/>
    <w:rsid w:val="00D82A03"/>
    <w:rsid w:val="00D83012"/>
    <w:rsid w:val="00D839A9"/>
    <w:rsid w:val="00D84B3B"/>
    <w:rsid w:val="00D859FF"/>
    <w:rsid w:val="00D86DC1"/>
    <w:rsid w:val="00D87B58"/>
    <w:rsid w:val="00D9095B"/>
    <w:rsid w:val="00D9098E"/>
    <w:rsid w:val="00D9376C"/>
    <w:rsid w:val="00D93A2E"/>
    <w:rsid w:val="00D95EC2"/>
    <w:rsid w:val="00D96D61"/>
    <w:rsid w:val="00D96E4B"/>
    <w:rsid w:val="00D97753"/>
    <w:rsid w:val="00D97D64"/>
    <w:rsid w:val="00DA0ACD"/>
    <w:rsid w:val="00DA2DAE"/>
    <w:rsid w:val="00DA56BA"/>
    <w:rsid w:val="00DA5D06"/>
    <w:rsid w:val="00DA602C"/>
    <w:rsid w:val="00DA6878"/>
    <w:rsid w:val="00DA6BB7"/>
    <w:rsid w:val="00DB1536"/>
    <w:rsid w:val="00DB1A30"/>
    <w:rsid w:val="00DB2FF8"/>
    <w:rsid w:val="00DB50A7"/>
    <w:rsid w:val="00DB5DE3"/>
    <w:rsid w:val="00DB68A9"/>
    <w:rsid w:val="00DC111D"/>
    <w:rsid w:val="00DC2172"/>
    <w:rsid w:val="00DC23F6"/>
    <w:rsid w:val="00DC3459"/>
    <w:rsid w:val="00DC674B"/>
    <w:rsid w:val="00DC6824"/>
    <w:rsid w:val="00DC7549"/>
    <w:rsid w:val="00DD041F"/>
    <w:rsid w:val="00DD10BB"/>
    <w:rsid w:val="00DD19D6"/>
    <w:rsid w:val="00DD2BD1"/>
    <w:rsid w:val="00DD4368"/>
    <w:rsid w:val="00DD4526"/>
    <w:rsid w:val="00DD4AB4"/>
    <w:rsid w:val="00DD5B15"/>
    <w:rsid w:val="00DD7643"/>
    <w:rsid w:val="00DE08F0"/>
    <w:rsid w:val="00DE0A4A"/>
    <w:rsid w:val="00DE0C03"/>
    <w:rsid w:val="00DE0E21"/>
    <w:rsid w:val="00DE1D6F"/>
    <w:rsid w:val="00DE26F9"/>
    <w:rsid w:val="00DE2C74"/>
    <w:rsid w:val="00DE2F9C"/>
    <w:rsid w:val="00DE3243"/>
    <w:rsid w:val="00DE4014"/>
    <w:rsid w:val="00DE4415"/>
    <w:rsid w:val="00DE4BD9"/>
    <w:rsid w:val="00DE626F"/>
    <w:rsid w:val="00DE6360"/>
    <w:rsid w:val="00DE6FEB"/>
    <w:rsid w:val="00DF0355"/>
    <w:rsid w:val="00DF26AB"/>
    <w:rsid w:val="00DF2EC0"/>
    <w:rsid w:val="00DF4193"/>
    <w:rsid w:val="00DF4647"/>
    <w:rsid w:val="00DF520A"/>
    <w:rsid w:val="00DF7057"/>
    <w:rsid w:val="00E00074"/>
    <w:rsid w:val="00E00C8F"/>
    <w:rsid w:val="00E01F4D"/>
    <w:rsid w:val="00E021F5"/>
    <w:rsid w:val="00E028D4"/>
    <w:rsid w:val="00E03DEF"/>
    <w:rsid w:val="00E060D6"/>
    <w:rsid w:val="00E0715F"/>
    <w:rsid w:val="00E07487"/>
    <w:rsid w:val="00E104FC"/>
    <w:rsid w:val="00E105F7"/>
    <w:rsid w:val="00E11EFE"/>
    <w:rsid w:val="00E1215C"/>
    <w:rsid w:val="00E12546"/>
    <w:rsid w:val="00E12679"/>
    <w:rsid w:val="00E12E66"/>
    <w:rsid w:val="00E14120"/>
    <w:rsid w:val="00E15AEB"/>
    <w:rsid w:val="00E15D64"/>
    <w:rsid w:val="00E17B6B"/>
    <w:rsid w:val="00E20D32"/>
    <w:rsid w:val="00E22B3E"/>
    <w:rsid w:val="00E239C9"/>
    <w:rsid w:val="00E23AB2"/>
    <w:rsid w:val="00E261E0"/>
    <w:rsid w:val="00E26624"/>
    <w:rsid w:val="00E27FDA"/>
    <w:rsid w:val="00E3215B"/>
    <w:rsid w:val="00E3243D"/>
    <w:rsid w:val="00E337B6"/>
    <w:rsid w:val="00E34054"/>
    <w:rsid w:val="00E348F8"/>
    <w:rsid w:val="00E355DB"/>
    <w:rsid w:val="00E36EA2"/>
    <w:rsid w:val="00E4002A"/>
    <w:rsid w:val="00E402A0"/>
    <w:rsid w:val="00E4142B"/>
    <w:rsid w:val="00E41D9F"/>
    <w:rsid w:val="00E4252D"/>
    <w:rsid w:val="00E42756"/>
    <w:rsid w:val="00E42DA0"/>
    <w:rsid w:val="00E46321"/>
    <w:rsid w:val="00E47238"/>
    <w:rsid w:val="00E4725C"/>
    <w:rsid w:val="00E5290C"/>
    <w:rsid w:val="00E54346"/>
    <w:rsid w:val="00E55DF7"/>
    <w:rsid w:val="00E5623A"/>
    <w:rsid w:val="00E564AD"/>
    <w:rsid w:val="00E56A63"/>
    <w:rsid w:val="00E572C5"/>
    <w:rsid w:val="00E6004B"/>
    <w:rsid w:val="00E606DA"/>
    <w:rsid w:val="00E63D00"/>
    <w:rsid w:val="00E63E07"/>
    <w:rsid w:val="00E63F12"/>
    <w:rsid w:val="00E64A5F"/>
    <w:rsid w:val="00E65D39"/>
    <w:rsid w:val="00E6635F"/>
    <w:rsid w:val="00E669AF"/>
    <w:rsid w:val="00E6772F"/>
    <w:rsid w:val="00E7229E"/>
    <w:rsid w:val="00E731EE"/>
    <w:rsid w:val="00E73E3C"/>
    <w:rsid w:val="00E74178"/>
    <w:rsid w:val="00E74491"/>
    <w:rsid w:val="00E74F6F"/>
    <w:rsid w:val="00E7569A"/>
    <w:rsid w:val="00E75900"/>
    <w:rsid w:val="00E75FE0"/>
    <w:rsid w:val="00E7740F"/>
    <w:rsid w:val="00E800F7"/>
    <w:rsid w:val="00E81431"/>
    <w:rsid w:val="00E82466"/>
    <w:rsid w:val="00E83B2A"/>
    <w:rsid w:val="00E84BCE"/>
    <w:rsid w:val="00E85515"/>
    <w:rsid w:val="00E86626"/>
    <w:rsid w:val="00E9094C"/>
    <w:rsid w:val="00E926A7"/>
    <w:rsid w:val="00E94A2B"/>
    <w:rsid w:val="00E954A8"/>
    <w:rsid w:val="00E964BE"/>
    <w:rsid w:val="00E96E39"/>
    <w:rsid w:val="00E970A9"/>
    <w:rsid w:val="00E974DF"/>
    <w:rsid w:val="00E974E2"/>
    <w:rsid w:val="00EA0154"/>
    <w:rsid w:val="00EA0451"/>
    <w:rsid w:val="00EA05B8"/>
    <w:rsid w:val="00EA1AA9"/>
    <w:rsid w:val="00EA33EC"/>
    <w:rsid w:val="00EA366C"/>
    <w:rsid w:val="00EA607B"/>
    <w:rsid w:val="00EA65B4"/>
    <w:rsid w:val="00EA6978"/>
    <w:rsid w:val="00EB04DC"/>
    <w:rsid w:val="00EB0F08"/>
    <w:rsid w:val="00EB1AC6"/>
    <w:rsid w:val="00EB2517"/>
    <w:rsid w:val="00EB33D3"/>
    <w:rsid w:val="00EB5FEA"/>
    <w:rsid w:val="00EB782E"/>
    <w:rsid w:val="00EB784C"/>
    <w:rsid w:val="00EC0F0C"/>
    <w:rsid w:val="00EC1E01"/>
    <w:rsid w:val="00EC325D"/>
    <w:rsid w:val="00EC35E6"/>
    <w:rsid w:val="00EC45DC"/>
    <w:rsid w:val="00EC4609"/>
    <w:rsid w:val="00EC5230"/>
    <w:rsid w:val="00EC53F9"/>
    <w:rsid w:val="00EC5579"/>
    <w:rsid w:val="00EC7321"/>
    <w:rsid w:val="00EC7524"/>
    <w:rsid w:val="00EC7E69"/>
    <w:rsid w:val="00ED0085"/>
    <w:rsid w:val="00ED0459"/>
    <w:rsid w:val="00ED08E5"/>
    <w:rsid w:val="00ED0BD1"/>
    <w:rsid w:val="00ED1DB4"/>
    <w:rsid w:val="00ED1F7F"/>
    <w:rsid w:val="00ED333C"/>
    <w:rsid w:val="00ED4B76"/>
    <w:rsid w:val="00ED5219"/>
    <w:rsid w:val="00ED5808"/>
    <w:rsid w:val="00ED6770"/>
    <w:rsid w:val="00ED7622"/>
    <w:rsid w:val="00ED7FFE"/>
    <w:rsid w:val="00EE1588"/>
    <w:rsid w:val="00EE1C40"/>
    <w:rsid w:val="00EE2947"/>
    <w:rsid w:val="00EE33B1"/>
    <w:rsid w:val="00EE36F1"/>
    <w:rsid w:val="00EE4033"/>
    <w:rsid w:val="00EE5677"/>
    <w:rsid w:val="00EE6223"/>
    <w:rsid w:val="00EE7217"/>
    <w:rsid w:val="00EF05B4"/>
    <w:rsid w:val="00EF1AD5"/>
    <w:rsid w:val="00EF3699"/>
    <w:rsid w:val="00EF4FC1"/>
    <w:rsid w:val="00EF5A1D"/>
    <w:rsid w:val="00EF6318"/>
    <w:rsid w:val="00EF63E3"/>
    <w:rsid w:val="00EF72EE"/>
    <w:rsid w:val="00EF7AF1"/>
    <w:rsid w:val="00F00DB6"/>
    <w:rsid w:val="00F01F0C"/>
    <w:rsid w:val="00F02FB4"/>
    <w:rsid w:val="00F02FC3"/>
    <w:rsid w:val="00F03726"/>
    <w:rsid w:val="00F03F79"/>
    <w:rsid w:val="00F05B0F"/>
    <w:rsid w:val="00F06A58"/>
    <w:rsid w:val="00F07169"/>
    <w:rsid w:val="00F10079"/>
    <w:rsid w:val="00F104A3"/>
    <w:rsid w:val="00F109B6"/>
    <w:rsid w:val="00F115DF"/>
    <w:rsid w:val="00F119F6"/>
    <w:rsid w:val="00F12A00"/>
    <w:rsid w:val="00F14DF2"/>
    <w:rsid w:val="00F16CEE"/>
    <w:rsid w:val="00F17BBF"/>
    <w:rsid w:val="00F2137B"/>
    <w:rsid w:val="00F239B9"/>
    <w:rsid w:val="00F24062"/>
    <w:rsid w:val="00F24462"/>
    <w:rsid w:val="00F24988"/>
    <w:rsid w:val="00F24BB9"/>
    <w:rsid w:val="00F24F40"/>
    <w:rsid w:val="00F25F69"/>
    <w:rsid w:val="00F27791"/>
    <w:rsid w:val="00F277C1"/>
    <w:rsid w:val="00F30083"/>
    <w:rsid w:val="00F3043D"/>
    <w:rsid w:val="00F30BA4"/>
    <w:rsid w:val="00F31173"/>
    <w:rsid w:val="00F31807"/>
    <w:rsid w:val="00F319E5"/>
    <w:rsid w:val="00F32533"/>
    <w:rsid w:val="00F32C32"/>
    <w:rsid w:val="00F35539"/>
    <w:rsid w:val="00F37122"/>
    <w:rsid w:val="00F41B33"/>
    <w:rsid w:val="00F42D61"/>
    <w:rsid w:val="00F432FA"/>
    <w:rsid w:val="00F44320"/>
    <w:rsid w:val="00F47299"/>
    <w:rsid w:val="00F516A5"/>
    <w:rsid w:val="00F52189"/>
    <w:rsid w:val="00F55E65"/>
    <w:rsid w:val="00F575A2"/>
    <w:rsid w:val="00F608EC"/>
    <w:rsid w:val="00F617BE"/>
    <w:rsid w:val="00F67936"/>
    <w:rsid w:val="00F70571"/>
    <w:rsid w:val="00F709FA"/>
    <w:rsid w:val="00F752C4"/>
    <w:rsid w:val="00F75536"/>
    <w:rsid w:val="00F76AF1"/>
    <w:rsid w:val="00F76D84"/>
    <w:rsid w:val="00F806BA"/>
    <w:rsid w:val="00F83011"/>
    <w:rsid w:val="00F831C3"/>
    <w:rsid w:val="00F84083"/>
    <w:rsid w:val="00F861F0"/>
    <w:rsid w:val="00F873E2"/>
    <w:rsid w:val="00F94928"/>
    <w:rsid w:val="00F9735E"/>
    <w:rsid w:val="00FA0D48"/>
    <w:rsid w:val="00FA0E0E"/>
    <w:rsid w:val="00FA1D6F"/>
    <w:rsid w:val="00FA2E95"/>
    <w:rsid w:val="00FA3831"/>
    <w:rsid w:val="00FA4CFB"/>
    <w:rsid w:val="00FA5796"/>
    <w:rsid w:val="00FA7994"/>
    <w:rsid w:val="00FB024F"/>
    <w:rsid w:val="00FB143A"/>
    <w:rsid w:val="00FB24BA"/>
    <w:rsid w:val="00FB25A4"/>
    <w:rsid w:val="00FB3198"/>
    <w:rsid w:val="00FB3DCE"/>
    <w:rsid w:val="00FB47C0"/>
    <w:rsid w:val="00FB6645"/>
    <w:rsid w:val="00FB676F"/>
    <w:rsid w:val="00FB680E"/>
    <w:rsid w:val="00FC1D3F"/>
    <w:rsid w:val="00FC58C6"/>
    <w:rsid w:val="00FD095D"/>
    <w:rsid w:val="00FD10E8"/>
    <w:rsid w:val="00FD1DA5"/>
    <w:rsid w:val="00FD2FEF"/>
    <w:rsid w:val="00FD488A"/>
    <w:rsid w:val="00FD5230"/>
    <w:rsid w:val="00FD593A"/>
    <w:rsid w:val="00FD72A4"/>
    <w:rsid w:val="00FE0F31"/>
    <w:rsid w:val="00FE13DE"/>
    <w:rsid w:val="00FE15E7"/>
    <w:rsid w:val="00FE2815"/>
    <w:rsid w:val="00FF00F4"/>
    <w:rsid w:val="00FF1F86"/>
    <w:rsid w:val="00FF3A47"/>
    <w:rsid w:val="00FF42DA"/>
    <w:rsid w:val="00FF545D"/>
    <w:rsid w:val="00FF77CB"/>
    <w:rsid w:val="00FF78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467"/>
    <w:rPr>
      <w:rFonts w:ascii="Arial" w:hAnsi="Arial"/>
      <w:sz w:val="22"/>
      <w:szCs w:val="24"/>
      <w:lang w:eastAsia="en-US"/>
    </w:rPr>
  </w:style>
  <w:style w:type="paragraph" w:styleId="Heading1">
    <w:name w:val="heading 1"/>
    <w:basedOn w:val="Normal"/>
    <w:next w:val="Heading2"/>
    <w:qFormat/>
    <w:rsid w:val="00AB4A62"/>
    <w:pPr>
      <w:keepNext/>
      <w:pageBreakBefore/>
      <w:numPr>
        <w:numId w:val="15"/>
      </w:numPr>
      <w:tabs>
        <w:tab w:val="clear" w:pos="432"/>
        <w:tab w:val="num" w:pos="360"/>
      </w:tabs>
      <w:spacing w:before="240" w:after="120"/>
      <w:ind w:left="0" w:firstLine="0"/>
      <w:outlineLvl w:val="0"/>
    </w:pPr>
    <w:rPr>
      <w:rFonts w:ascii="Verdana" w:hAnsi="Verdana" w:cs="Arial"/>
      <w:b/>
      <w:bCs/>
      <w:kern w:val="32"/>
      <w:sz w:val="32"/>
      <w:szCs w:val="32"/>
    </w:rPr>
  </w:style>
  <w:style w:type="paragraph" w:styleId="Heading2">
    <w:name w:val="heading 2"/>
    <w:basedOn w:val="Heading1"/>
    <w:next w:val="para"/>
    <w:qFormat/>
    <w:rsid w:val="00AB4A62"/>
    <w:pPr>
      <w:pageBreakBefore w:val="0"/>
      <w:numPr>
        <w:ilvl w:val="1"/>
      </w:numPr>
      <w:tabs>
        <w:tab w:val="clear" w:pos="576"/>
        <w:tab w:val="num" w:pos="360"/>
      </w:tabs>
      <w:ind w:left="0" w:firstLine="0"/>
      <w:outlineLvl w:val="1"/>
    </w:pPr>
    <w:rPr>
      <w:bCs w:val="0"/>
      <w:iCs/>
      <w:sz w:val="24"/>
      <w:szCs w:val="24"/>
    </w:rPr>
  </w:style>
  <w:style w:type="paragraph" w:styleId="Heading3">
    <w:name w:val="heading 3"/>
    <w:basedOn w:val="Normal"/>
    <w:next w:val="para"/>
    <w:qFormat/>
    <w:rsid w:val="00AB4A62"/>
    <w:pPr>
      <w:keepNext/>
      <w:numPr>
        <w:ilvl w:val="2"/>
        <w:numId w:val="15"/>
      </w:numPr>
      <w:tabs>
        <w:tab w:val="clear" w:pos="720"/>
        <w:tab w:val="num" w:pos="360"/>
      </w:tabs>
      <w:spacing w:before="240" w:after="120"/>
      <w:ind w:left="0" w:firstLine="0"/>
      <w:outlineLvl w:val="2"/>
    </w:pPr>
    <w:rPr>
      <w:rFonts w:ascii="Verdana" w:hAnsi="Verdana" w:cs="Arial"/>
      <w:b/>
      <w:bCs/>
      <w:szCs w:val="22"/>
    </w:rPr>
  </w:style>
  <w:style w:type="paragraph" w:styleId="Heading4">
    <w:name w:val="heading 4"/>
    <w:basedOn w:val="Normal"/>
    <w:next w:val="para"/>
    <w:qFormat/>
    <w:rsid w:val="00AB4A62"/>
    <w:pPr>
      <w:keepNext/>
      <w:numPr>
        <w:ilvl w:val="3"/>
        <w:numId w:val="15"/>
      </w:numPr>
      <w:tabs>
        <w:tab w:val="clear" w:pos="864"/>
        <w:tab w:val="num" w:pos="360"/>
        <w:tab w:val="left" w:pos="2410"/>
      </w:tabs>
      <w:spacing w:before="120" w:after="120"/>
      <w:ind w:left="0" w:firstLine="0"/>
      <w:outlineLvl w:val="3"/>
    </w:pPr>
    <w:rPr>
      <w:rFonts w:ascii="Verdana" w:hAnsi="Verdana"/>
      <w:b/>
      <w:bCs/>
    </w:rPr>
  </w:style>
  <w:style w:type="paragraph" w:styleId="Heading5">
    <w:name w:val="heading 5"/>
    <w:basedOn w:val="Normal"/>
    <w:next w:val="para"/>
    <w:qFormat/>
    <w:rsid w:val="00AB4A62"/>
    <w:pPr>
      <w:numPr>
        <w:ilvl w:val="4"/>
        <w:numId w:val="15"/>
      </w:numPr>
      <w:tabs>
        <w:tab w:val="clear" w:pos="1008"/>
        <w:tab w:val="num" w:pos="360"/>
        <w:tab w:val="left" w:pos="2410"/>
      </w:tabs>
      <w:spacing w:before="120" w:after="120"/>
      <w:ind w:left="0" w:firstLine="0"/>
      <w:outlineLvl w:val="4"/>
    </w:pPr>
    <w:rPr>
      <w:rFonts w:ascii="Verdana" w:hAnsi="Verdana"/>
      <w:b/>
      <w:bCs/>
      <w:i/>
      <w:iCs/>
      <w:sz w:val="18"/>
      <w:szCs w:val="18"/>
    </w:rPr>
  </w:style>
  <w:style w:type="paragraph" w:styleId="Heading6">
    <w:name w:val="heading 6"/>
    <w:basedOn w:val="Normal"/>
    <w:next w:val="para"/>
    <w:qFormat/>
    <w:rsid w:val="00AB4A62"/>
    <w:pPr>
      <w:spacing w:before="120" w:after="120"/>
      <w:ind w:left="993"/>
      <w:outlineLvl w:val="5"/>
    </w:pPr>
    <w:rPr>
      <w:rFonts w:ascii="Verdana" w:hAnsi="Verdana"/>
      <w:b/>
      <w:bCs/>
    </w:rPr>
  </w:style>
  <w:style w:type="paragraph" w:styleId="Heading7">
    <w:name w:val="heading 7"/>
    <w:basedOn w:val="Normal"/>
    <w:next w:val="para"/>
    <w:qFormat/>
    <w:rsid w:val="00AB4A62"/>
    <w:pPr>
      <w:spacing w:before="120" w:after="120"/>
      <w:ind w:left="992"/>
      <w:outlineLvl w:val="6"/>
    </w:pPr>
    <w:rPr>
      <w:rFonts w:ascii="Verdana" w:hAnsi="Verdana"/>
      <w:b/>
      <w:i/>
      <w:sz w:val="18"/>
      <w:szCs w:val="18"/>
    </w:rPr>
  </w:style>
  <w:style w:type="paragraph" w:styleId="Heading8">
    <w:name w:val="heading 8"/>
    <w:basedOn w:val="Normal"/>
    <w:next w:val="Normal"/>
    <w:qFormat/>
    <w:rsid w:val="00AB4A62"/>
    <w:pPr>
      <w:numPr>
        <w:ilvl w:val="7"/>
        <w:numId w:val="15"/>
      </w:numPr>
      <w:tabs>
        <w:tab w:val="clear" w:pos="1440"/>
        <w:tab w:val="num" w:pos="360"/>
      </w:tabs>
      <w:spacing w:before="240" w:after="60"/>
      <w:ind w:left="0" w:firstLine="0"/>
      <w:outlineLvl w:val="7"/>
    </w:pPr>
    <w:rPr>
      <w:rFonts w:ascii="Times New Roman" w:hAnsi="Times New Roman"/>
      <w:i/>
      <w:iCs/>
      <w:sz w:val="24"/>
    </w:rPr>
  </w:style>
  <w:style w:type="paragraph" w:styleId="Heading9">
    <w:name w:val="heading 9"/>
    <w:basedOn w:val="Normal"/>
    <w:next w:val="Normal"/>
    <w:qFormat/>
    <w:rsid w:val="00AB4A62"/>
    <w:pPr>
      <w:numPr>
        <w:ilvl w:val="8"/>
        <w:numId w:val="15"/>
      </w:numPr>
      <w:tabs>
        <w:tab w:val="clear" w:pos="1584"/>
        <w:tab w:val="num" w:pos="360"/>
      </w:tabs>
      <w:spacing w:before="240"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AB4A62"/>
    <w:pPr>
      <w:numPr>
        <w:numId w:val="1"/>
      </w:numPr>
    </w:pPr>
  </w:style>
  <w:style w:type="numbering" w:styleId="1ai">
    <w:name w:val="Outline List 1"/>
    <w:basedOn w:val="NoList"/>
    <w:semiHidden/>
    <w:rsid w:val="00AB4A62"/>
    <w:pPr>
      <w:numPr>
        <w:numId w:val="2"/>
      </w:numPr>
    </w:pPr>
  </w:style>
  <w:style w:type="numbering" w:styleId="ArticleSection">
    <w:name w:val="Outline List 3"/>
    <w:basedOn w:val="NoList"/>
    <w:semiHidden/>
    <w:rsid w:val="00AB4A62"/>
    <w:pPr>
      <w:numPr>
        <w:numId w:val="3"/>
      </w:numPr>
    </w:pPr>
  </w:style>
  <w:style w:type="paragraph" w:styleId="BlockText">
    <w:name w:val="Block Text"/>
    <w:basedOn w:val="Normal"/>
    <w:semiHidden/>
    <w:rsid w:val="00AB4A62"/>
    <w:pPr>
      <w:spacing w:after="120"/>
      <w:ind w:left="1440" w:right="1440"/>
    </w:pPr>
  </w:style>
  <w:style w:type="paragraph" w:styleId="BodyText">
    <w:name w:val="Body Text"/>
    <w:basedOn w:val="Normal"/>
    <w:semiHidden/>
    <w:rsid w:val="00AB4A62"/>
    <w:pPr>
      <w:spacing w:after="120"/>
    </w:pPr>
  </w:style>
  <w:style w:type="paragraph" w:styleId="BodyText2">
    <w:name w:val="Body Text 2"/>
    <w:basedOn w:val="Normal"/>
    <w:semiHidden/>
    <w:rsid w:val="00AB4A62"/>
    <w:pPr>
      <w:spacing w:after="120" w:line="480" w:lineRule="auto"/>
    </w:pPr>
  </w:style>
  <w:style w:type="paragraph" w:styleId="BodyText3">
    <w:name w:val="Body Text 3"/>
    <w:basedOn w:val="Normal"/>
    <w:semiHidden/>
    <w:rsid w:val="00AB4A62"/>
    <w:pPr>
      <w:spacing w:after="120"/>
    </w:pPr>
    <w:rPr>
      <w:sz w:val="16"/>
      <w:szCs w:val="16"/>
    </w:rPr>
  </w:style>
  <w:style w:type="paragraph" w:styleId="BodyTextFirstIndent">
    <w:name w:val="Body Text First Indent"/>
    <w:basedOn w:val="BodyText"/>
    <w:semiHidden/>
    <w:rsid w:val="00AB4A62"/>
    <w:pPr>
      <w:ind w:firstLine="210"/>
    </w:pPr>
  </w:style>
  <w:style w:type="paragraph" w:styleId="BodyTextIndent">
    <w:name w:val="Body Text Indent"/>
    <w:basedOn w:val="Normal"/>
    <w:semiHidden/>
    <w:rsid w:val="00AB4A62"/>
    <w:pPr>
      <w:spacing w:after="120"/>
      <w:ind w:left="283"/>
    </w:pPr>
  </w:style>
  <w:style w:type="paragraph" w:styleId="BodyTextFirstIndent2">
    <w:name w:val="Body Text First Indent 2"/>
    <w:basedOn w:val="BodyTextIndent"/>
    <w:semiHidden/>
    <w:rsid w:val="00AB4A62"/>
    <w:pPr>
      <w:ind w:firstLine="210"/>
    </w:pPr>
  </w:style>
  <w:style w:type="paragraph" w:styleId="BodyTextIndent2">
    <w:name w:val="Body Text Indent 2"/>
    <w:basedOn w:val="Normal"/>
    <w:semiHidden/>
    <w:rsid w:val="00AB4A62"/>
    <w:pPr>
      <w:spacing w:after="120" w:line="480" w:lineRule="auto"/>
      <w:ind w:left="283"/>
    </w:pPr>
  </w:style>
  <w:style w:type="paragraph" w:styleId="BodyTextIndent3">
    <w:name w:val="Body Text Indent 3"/>
    <w:basedOn w:val="Normal"/>
    <w:semiHidden/>
    <w:rsid w:val="00AB4A62"/>
    <w:pPr>
      <w:spacing w:after="120"/>
      <w:ind w:left="283"/>
    </w:pPr>
    <w:rPr>
      <w:sz w:val="16"/>
      <w:szCs w:val="16"/>
    </w:rPr>
  </w:style>
  <w:style w:type="paragraph" w:customStyle="1" w:styleId="para">
    <w:name w:val="para"/>
    <w:basedOn w:val="Normal"/>
    <w:link w:val="paraChar"/>
    <w:rsid w:val="00AB4A62"/>
    <w:pPr>
      <w:spacing w:after="120"/>
      <w:ind w:left="993"/>
      <w:jc w:val="both"/>
    </w:pPr>
    <w:rPr>
      <w:rFonts w:ascii="Verdana" w:hAnsi="Verdana"/>
      <w:sz w:val="18"/>
      <w:szCs w:val="18"/>
    </w:rPr>
  </w:style>
  <w:style w:type="paragraph" w:customStyle="1" w:styleId="bullet">
    <w:name w:val="bullet"/>
    <w:basedOn w:val="para"/>
    <w:rsid w:val="00AB4A62"/>
    <w:pPr>
      <w:numPr>
        <w:numId w:val="4"/>
      </w:numPr>
      <w:tabs>
        <w:tab w:val="left" w:pos="1418"/>
      </w:tabs>
    </w:pPr>
  </w:style>
  <w:style w:type="paragraph" w:customStyle="1" w:styleId="Bulletinstruction">
    <w:name w:val="Bullet instruction"/>
    <w:basedOn w:val="bullet"/>
    <w:rsid w:val="00AB4A62"/>
    <w:pPr>
      <w:numPr>
        <w:numId w:val="0"/>
      </w:numPr>
      <w:tabs>
        <w:tab w:val="left" w:pos="1843"/>
      </w:tabs>
    </w:pPr>
  </w:style>
  <w:style w:type="paragraph" w:customStyle="1" w:styleId="bullettable">
    <w:name w:val="bullet table"/>
    <w:basedOn w:val="bullet"/>
    <w:rsid w:val="00931CDB"/>
    <w:pPr>
      <w:numPr>
        <w:numId w:val="16"/>
      </w:numPr>
      <w:tabs>
        <w:tab w:val="clear" w:pos="1321"/>
        <w:tab w:val="clear" w:pos="1418"/>
        <w:tab w:val="left" w:pos="317"/>
      </w:tabs>
      <w:spacing w:before="60" w:after="60"/>
      <w:ind w:left="326" w:hanging="308"/>
    </w:pPr>
    <w:rPr>
      <w:sz w:val="16"/>
      <w:szCs w:val="16"/>
    </w:rPr>
  </w:style>
  <w:style w:type="paragraph" w:customStyle="1" w:styleId="Proceduretitle">
    <w:name w:val="Procedure title"/>
    <w:basedOn w:val="Normal"/>
    <w:next w:val="para"/>
    <w:rsid w:val="00AB4A62"/>
    <w:pPr>
      <w:spacing w:before="960" w:after="120"/>
      <w:jc w:val="center"/>
    </w:pPr>
    <w:rPr>
      <w:rFonts w:ascii="Verdana" w:hAnsi="Verdana" w:cs="Arial"/>
      <w:b/>
      <w:sz w:val="52"/>
      <w:szCs w:val="52"/>
    </w:rPr>
  </w:style>
  <w:style w:type="paragraph" w:customStyle="1" w:styleId="Servicearea">
    <w:name w:val="Service area"/>
    <w:basedOn w:val="Proceduretitle"/>
    <w:rsid w:val="00AB4A62"/>
    <w:pPr>
      <w:spacing w:before="360"/>
      <w:jc w:val="left"/>
    </w:pPr>
    <w:rPr>
      <w:sz w:val="22"/>
      <w:szCs w:val="22"/>
    </w:rPr>
  </w:style>
  <w:style w:type="paragraph" w:customStyle="1" w:styleId="Category">
    <w:name w:val="Category"/>
    <w:basedOn w:val="Servicearea"/>
    <w:rsid w:val="00AB4A62"/>
  </w:style>
  <w:style w:type="paragraph" w:styleId="Closing">
    <w:name w:val="Closing"/>
    <w:basedOn w:val="Normal"/>
    <w:semiHidden/>
    <w:rsid w:val="00AB4A62"/>
    <w:pPr>
      <w:ind w:left="4252"/>
    </w:pPr>
  </w:style>
  <w:style w:type="paragraph" w:styleId="Date">
    <w:name w:val="Date"/>
    <w:basedOn w:val="Normal"/>
    <w:next w:val="Normal"/>
    <w:semiHidden/>
    <w:rsid w:val="00AB4A62"/>
  </w:style>
  <w:style w:type="paragraph" w:styleId="E-mailSignature">
    <w:name w:val="E-mail Signature"/>
    <w:basedOn w:val="Normal"/>
    <w:semiHidden/>
    <w:rsid w:val="00AB4A62"/>
  </w:style>
  <w:style w:type="character" w:styleId="Emphasis">
    <w:name w:val="Emphasis"/>
    <w:qFormat/>
    <w:rsid w:val="00AB4A62"/>
    <w:rPr>
      <w:i/>
      <w:iCs/>
    </w:rPr>
  </w:style>
  <w:style w:type="paragraph" w:styleId="EnvelopeAddress">
    <w:name w:val="envelope address"/>
    <w:basedOn w:val="Normal"/>
    <w:semiHidden/>
    <w:rsid w:val="00AB4A62"/>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AB4A62"/>
    <w:rPr>
      <w:rFonts w:cs="Arial"/>
    </w:rPr>
  </w:style>
  <w:style w:type="paragraph" w:customStyle="1" w:styleId="FigureTableCaption">
    <w:name w:val="Figure/Table Caption"/>
    <w:basedOn w:val="para"/>
    <w:next w:val="para"/>
    <w:rsid w:val="00AB4A62"/>
    <w:pPr>
      <w:spacing w:after="240"/>
      <w:ind w:left="992"/>
      <w:jc w:val="center"/>
    </w:pPr>
    <w:rPr>
      <w:b/>
      <w:sz w:val="16"/>
      <w:szCs w:val="16"/>
    </w:rPr>
  </w:style>
  <w:style w:type="character" w:styleId="FollowedHyperlink">
    <w:name w:val="FollowedHyperlink"/>
    <w:semiHidden/>
    <w:rsid w:val="00AB4A62"/>
    <w:rPr>
      <w:color w:val="800080"/>
      <w:u w:val="single"/>
    </w:rPr>
  </w:style>
  <w:style w:type="paragraph" w:styleId="Footer">
    <w:name w:val="footer"/>
    <w:basedOn w:val="Normal"/>
    <w:link w:val="FooterChar"/>
    <w:uiPriority w:val="99"/>
    <w:rsid w:val="00AB4A62"/>
    <w:pPr>
      <w:pBdr>
        <w:top w:val="single" w:sz="8" w:space="1" w:color="0000FF"/>
      </w:pBdr>
      <w:tabs>
        <w:tab w:val="center" w:pos="4962"/>
        <w:tab w:val="right" w:pos="9781"/>
      </w:tabs>
    </w:pPr>
    <w:rPr>
      <w:rFonts w:ascii="Verdana" w:hAnsi="Verdana"/>
      <w:b/>
      <w:sz w:val="14"/>
      <w:szCs w:val="14"/>
    </w:rPr>
  </w:style>
  <w:style w:type="paragraph" w:customStyle="1" w:styleId="Footerlandscape">
    <w:name w:val="Footer landscape"/>
    <w:basedOn w:val="Footer"/>
    <w:rsid w:val="00AB4A62"/>
    <w:pPr>
      <w:tabs>
        <w:tab w:val="clear" w:pos="4962"/>
        <w:tab w:val="clear" w:pos="9781"/>
        <w:tab w:val="center" w:pos="7371"/>
        <w:tab w:val="right" w:pos="13892"/>
      </w:tabs>
    </w:pPr>
  </w:style>
  <w:style w:type="paragraph" w:styleId="Header">
    <w:name w:val="header"/>
    <w:basedOn w:val="Normal"/>
    <w:link w:val="HeaderChar"/>
    <w:uiPriority w:val="99"/>
    <w:rsid w:val="00D3130C"/>
    <w:pPr>
      <w:pBdr>
        <w:bottom w:val="single" w:sz="8" w:space="1" w:color="0000FF"/>
      </w:pBdr>
      <w:tabs>
        <w:tab w:val="right" w:pos="9781"/>
      </w:tabs>
    </w:pPr>
    <w:rPr>
      <w:rFonts w:ascii="Tahoma" w:hAnsi="Tahoma"/>
      <w:b/>
      <w:noProof/>
      <w:sz w:val="16"/>
      <w:szCs w:val="16"/>
    </w:rPr>
  </w:style>
  <w:style w:type="paragraph" w:customStyle="1" w:styleId="Headerlandscape">
    <w:name w:val="Header landscape"/>
    <w:basedOn w:val="Header"/>
    <w:rsid w:val="00D3130C"/>
    <w:pPr>
      <w:tabs>
        <w:tab w:val="clear" w:pos="9781"/>
        <w:tab w:val="right" w:pos="13892"/>
      </w:tabs>
    </w:pPr>
  </w:style>
  <w:style w:type="paragraph" w:customStyle="1" w:styleId="Headingextoc">
    <w:name w:val="Heading ex toc"/>
    <w:basedOn w:val="Normal"/>
    <w:next w:val="para"/>
    <w:rsid w:val="00AB4A62"/>
    <w:rPr>
      <w:rFonts w:ascii="Verdana" w:hAnsi="Verdana" w:cs="Tahoma"/>
      <w:b/>
      <w:sz w:val="36"/>
      <w:szCs w:val="36"/>
    </w:rPr>
  </w:style>
  <w:style w:type="character" w:styleId="HTMLAcronym">
    <w:name w:val="HTML Acronym"/>
    <w:basedOn w:val="DefaultParagraphFont"/>
    <w:semiHidden/>
    <w:rsid w:val="00AB4A62"/>
  </w:style>
  <w:style w:type="paragraph" w:styleId="HTMLAddress">
    <w:name w:val="HTML Address"/>
    <w:basedOn w:val="Normal"/>
    <w:semiHidden/>
    <w:rsid w:val="00AB4A62"/>
    <w:rPr>
      <w:i/>
      <w:iCs/>
    </w:rPr>
  </w:style>
  <w:style w:type="character" w:styleId="HTMLCite">
    <w:name w:val="HTML Cite"/>
    <w:semiHidden/>
    <w:rsid w:val="00AB4A62"/>
    <w:rPr>
      <w:i/>
      <w:iCs/>
    </w:rPr>
  </w:style>
  <w:style w:type="character" w:styleId="HTMLCode">
    <w:name w:val="HTML Code"/>
    <w:semiHidden/>
    <w:rsid w:val="00AB4A62"/>
    <w:rPr>
      <w:rFonts w:ascii="Courier New" w:hAnsi="Courier New" w:cs="Courier New"/>
      <w:sz w:val="20"/>
      <w:szCs w:val="20"/>
    </w:rPr>
  </w:style>
  <w:style w:type="character" w:styleId="HTMLDefinition">
    <w:name w:val="HTML Definition"/>
    <w:semiHidden/>
    <w:rsid w:val="00AB4A62"/>
    <w:rPr>
      <w:i/>
      <w:iCs/>
    </w:rPr>
  </w:style>
  <w:style w:type="character" w:styleId="HTMLKeyboard">
    <w:name w:val="HTML Keyboard"/>
    <w:semiHidden/>
    <w:rsid w:val="00AB4A62"/>
    <w:rPr>
      <w:rFonts w:ascii="Courier New" w:hAnsi="Courier New" w:cs="Courier New"/>
      <w:sz w:val="20"/>
      <w:szCs w:val="20"/>
    </w:rPr>
  </w:style>
  <w:style w:type="paragraph" w:styleId="HTMLPreformatted">
    <w:name w:val="HTML Preformatted"/>
    <w:basedOn w:val="Normal"/>
    <w:semiHidden/>
    <w:rsid w:val="00AB4A62"/>
    <w:rPr>
      <w:rFonts w:ascii="Courier New" w:hAnsi="Courier New" w:cs="Courier New"/>
    </w:rPr>
  </w:style>
  <w:style w:type="character" w:styleId="HTMLSample">
    <w:name w:val="HTML Sample"/>
    <w:semiHidden/>
    <w:rsid w:val="00AB4A62"/>
    <w:rPr>
      <w:rFonts w:ascii="Courier New" w:hAnsi="Courier New" w:cs="Courier New"/>
    </w:rPr>
  </w:style>
  <w:style w:type="character" w:styleId="HTMLTypewriter">
    <w:name w:val="HTML Typewriter"/>
    <w:semiHidden/>
    <w:rsid w:val="00AB4A62"/>
    <w:rPr>
      <w:rFonts w:ascii="Courier New" w:hAnsi="Courier New" w:cs="Courier New"/>
      <w:sz w:val="20"/>
      <w:szCs w:val="20"/>
    </w:rPr>
  </w:style>
  <w:style w:type="character" w:styleId="HTMLVariable">
    <w:name w:val="HTML Variable"/>
    <w:semiHidden/>
    <w:rsid w:val="00AB4A62"/>
    <w:rPr>
      <w:i/>
      <w:iCs/>
    </w:rPr>
  </w:style>
  <w:style w:type="character" w:styleId="Hyperlink">
    <w:name w:val="Hyperlink"/>
    <w:rsid w:val="000F3336"/>
    <w:rPr>
      <w:i/>
      <w:color w:val="333399"/>
      <w:u w:val="none"/>
    </w:rPr>
  </w:style>
  <w:style w:type="paragraph" w:customStyle="1" w:styleId="instruction">
    <w:name w:val="instruction"/>
    <w:basedOn w:val="para"/>
    <w:rsid w:val="00AB4A62"/>
    <w:pPr>
      <w:numPr>
        <w:ilvl w:val="1"/>
        <w:numId w:val="4"/>
      </w:numPr>
    </w:pPr>
  </w:style>
  <w:style w:type="character" w:styleId="LineNumber">
    <w:name w:val="line number"/>
    <w:basedOn w:val="DefaultParagraphFont"/>
    <w:semiHidden/>
    <w:rsid w:val="00AB4A62"/>
  </w:style>
  <w:style w:type="paragraph" w:styleId="List">
    <w:name w:val="List"/>
    <w:basedOn w:val="Normal"/>
    <w:semiHidden/>
    <w:rsid w:val="00AB4A62"/>
    <w:pPr>
      <w:ind w:left="283" w:hanging="283"/>
    </w:pPr>
  </w:style>
  <w:style w:type="paragraph" w:styleId="List2">
    <w:name w:val="List 2"/>
    <w:basedOn w:val="Normal"/>
    <w:semiHidden/>
    <w:rsid w:val="00AB4A62"/>
    <w:pPr>
      <w:ind w:left="566" w:hanging="283"/>
    </w:pPr>
  </w:style>
  <w:style w:type="paragraph" w:styleId="List3">
    <w:name w:val="List 3"/>
    <w:basedOn w:val="Normal"/>
    <w:semiHidden/>
    <w:rsid w:val="00AB4A62"/>
    <w:pPr>
      <w:ind w:left="849" w:hanging="283"/>
    </w:pPr>
  </w:style>
  <w:style w:type="paragraph" w:styleId="List4">
    <w:name w:val="List 4"/>
    <w:basedOn w:val="Normal"/>
    <w:semiHidden/>
    <w:rsid w:val="00AB4A62"/>
    <w:pPr>
      <w:ind w:left="1132" w:hanging="283"/>
    </w:pPr>
  </w:style>
  <w:style w:type="paragraph" w:styleId="List5">
    <w:name w:val="List 5"/>
    <w:basedOn w:val="Normal"/>
    <w:semiHidden/>
    <w:rsid w:val="00AB4A62"/>
    <w:pPr>
      <w:ind w:left="1415" w:hanging="283"/>
    </w:pPr>
  </w:style>
  <w:style w:type="paragraph" w:styleId="ListBullet">
    <w:name w:val="List Bullet"/>
    <w:basedOn w:val="Normal"/>
    <w:semiHidden/>
    <w:rsid w:val="00AB4A62"/>
    <w:pPr>
      <w:numPr>
        <w:numId w:val="5"/>
      </w:numPr>
      <w:tabs>
        <w:tab w:val="clear" w:pos="360"/>
        <w:tab w:val="num" w:pos="1712"/>
      </w:tabs>
      <w:ind w:left="1712"/>
    </w:pPr>
  </w:style>
  <w:style w:type="paragraph" w:styleId="ListBullet2">
    <w:name w:val="List Bullet 2"/>
    <w:basedOn w:val="Normal"/>
    <w:semiHidden/>
    <w:rsid w:val="00AB4A62"/>
    <w:pPr>
      <w:numPr>
        <w:numId w:val="6"/>
      </w:numPr>
      <w:tabs>
        <w:tab w:val="clear" w:pos="643"/>
        <w:tab w:val="num" w:pos="360"/>
      </w:tabs>
      <w:ind w:left="360"/>
    </w:pPr>
  </w:style>
  <w:style w:type="paragraph" w:styleId="ListBullet3">
    <w:name w:val="List Bullet 3"/>
    <w:basedOn w:val="Normal"/>
    <w:semiHidden/>
    <w:rsid w:val="00AB4A62"/>
    <w:pPr>
      <w:numPr>
        <w:numId w:val="7"/>
      </w:numPr>
      <w:tabs>
        <w:tab w:val="clear" w:pos="926"/>
        <w:tab w:val="num" w:pos="720"/>
      </w:tabs>
      <w:ind w:left="720"/>
    </w:pPr>
  </w:style>
  <w:style w:type="paragraph" w:styleId="ListBullet4">
    <w:name w:val="List Bullet 4"/>
    <w:basedOn w:val="Normal"/>
    <w:semiHidden/>
    <w:rsid w:val="00AB4A62"/>
    <w:pPr>
      <w:numPr>
        <w:numId w:val="8"/>
      </w:numPr>
      <w:tabs>
        <w:tab w:val="clear" w:pos="1209"/>
        <w:tab w:val="num" w:pos="432"/>
      </w:tabs>
      <w:ind w:left="432" w:hanging="432"/>
    </w:pPr>
  </w:style>
  <w:style w:type="paragraph" w:styleId="ListBullet5">
    <w:name w:val="List Bullet 5"/>
    <w:basedOn w:val="Normal"/>
    <w:semiHidden/>
    <w:rsid w:val="00AB4A62"/>
    <w:pPr>
      <w:numPr>
        <w:numId w:val="9"/>
      </w:numPr>
      <w:tabs>
        <w:tab w:val="clear" w:pos="1492"/>
        <w:tab w:val="num" w:pos="360"/>
      </w:tabs>
      <w:ind w:left="360"/>
    </w:pPr>
  </w:style>
  <w:style w:type="paragraph" w:styleId="ListContinue">
    <w:name w:val="List Continue"/>
    <w:basedOn w:val="Normal"/>
    <w:semiHidden/>
    <w:rsid w:val="00AB4A62"/>
    <w:pPr>
      <w:spacing w:after="120"/>
      <w:ind w:left="283"/>
    </w:pPr>
  </w:style>
  <w:style w:type="paragraph" w:styleId="ListContinue2">
    <w:name w:val="List Continue 2"/>
    <w:basedOn w:val="Normal"/>
    <w:semiHidden/>
    <w:rsid w:val="00AB4A62"/>
    <w:pPr>
      <w:spacing w:after="120"/>
      <w:ind w:left="566"/>
    </w:pPr>
  </w:style>
  <w:style w:type="paragraph" w:styleId="ListContinue3">
    <w:name w:val="List Continue 3"/>
    <w:basedOn w:val="Normal"/>
    <w:semiHidden/>
    <w:rsid w:val="00AB4A62"/>
    <w:pPr>
      <w:spacing w:after="120"/>
      <w:ind w:left="849"/>
    </w:pPr>
  </w:style>
  <w:style w:type="paragraph" w:styleId="ListContinue4">
    <w:name w:val="List Continue 4"/>
    <w:basedOn w:val="Normal"/>
    <w:semiHidden/>
    <w:rsid w:val="00AB4A62"/>
    <w:pPr>
      <w:spacing w:after="120"/>
      <w:ind w:left="1132"/>
    </w:pPr>
  </w:style>
  <w:style w:type="paragraph" w:styleId="ListContinue5">
    <w:name w:val="List Continue 5"/>
    <w:basedOn w:val="Normal"/>
    <w:semiHidden/>
    <w:rsid w:val="00AB4A62"/>
    <w:pPr>
      <w:spacing w:after="120"/>
      <w:ind w:left="1415"/>
    </w:pPr>
  </w:style>
  <w:style w:type="paragraph" w:styleId="ListNumber">
    <w:name w:val="List Number"/>
    <w:basedOn w:val="Normal"/>
    <w:semiHidden/>
    <w:rsid w:val="00AB4A62"/>
    <w:pPr>
      <w:numPr>
        <w:numId w:val="10"/>
      </w:numPr>
    </w:pPr>
  </w:style>
  <w:style w:type="paragraph" w:styleId="ListNumber2">
    <w:name w:val="List Number 2"/>
    <w:basedOn w:val="Normal"/>
    <w:semiHidden/>
    <w:rsid w:val="00AB4A62"/>
    <w:pPr>
      <w:numPr>
        <w:numId w:val="11"/>
      </w:numPr>
      <w:tabs>
        <w:tab w:val="clear" w:pos="643"/>
        <w:tab w:val="num" w:pos="432"/>
      </w:tabs>
      <w:ind w:left="432" w:hanging="432"/>
    </w:pPr>
  </w:style>
  <w:style w:type="paragraph" w:styleId="ListNumber3">
    <w:name w:val="List Number 3"/>
    <w:basedOn w:val="Normal"/>
    <w:semiHidden/>
    <w:rsid w:val="00AB4A62"/>
    <w:pPr>
      <w:numPr>
        <w:numId w:val="12"/>
      </w:numPr>
      <w:tabs>
        <w:tab w:val="clear" w:pos="926"/>
        <w:tab w:val="num" w:pos="720"/>
      </w:tabs>
      <w:ind w:left="720"/>
    </w:pPr>
  </w:style>
  <w:style w:type="paragraph" w:styleId="ListNumber4">
    <w:name w:val="List Number 4"/>
    <w:basedOn w:val="Normal"/>
    <w:semiHidden/>
    <w:rsid w:val="00AB4A62"/>
    <w:pPr>
      <w:numPr>
        <w:numId w:val="13"/>
      </w:numPr>
      <w:tabs>
        <w:tab w:val="clear" w:pos="1209"/>
        <w:tab w:val="num" w:pos="360"/>
      </w:tabs>
      <w:ind w:left="0" w:firstLine="0"/>
    </w:pPr>
  </w:style>
  <w:style w:type="paragraph" w:styleId="ListNumber5">
    <w:name w:val="List Number 5"/>
    <w:basedOn w:val="Normal"/>
    <w:semiHidden/>
    <w:rsid w:val="00AB4A62"/>
    <w:pPr>
      <w:numPr>
        <w:numId w:val="14"/>
      </w:numPr>
      <w:tabs>
        <w:tab w:val="clear" w:pos="1492"/>
        <w:tab w:val="num" w:pos="360"/>
      </w:tabs>
      <w:ind w:left="0" w:firstLine="0"/>
    </w:pPr>
  </w:style>
  <w:style w:type="paragraph" w:styleId="MessageHeader">
    <w:name w:val="Message Header"/>
    <w:basedOn w:val="Normal"/>
    <w:semiHidden/>
    <w:rsid w:val="00AB4A6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AB4A62"/>
    <w:rPr>
      <w:rFonts w:ascii="Times New Roman" w:hAnsi="Times New Roman"/>
      <w:sz w:val="24"/>
    </w:rPr>
  </w:style>
  <w:style w:type="paragraph" w:styleId="NormalIndent">
    <w:name w:val="Normal Indent"/>
    <w:basedOn w:val="Normal"/>
    <w:semiHidden/>
    <w:rsid w:val="00AB4A62"/>
    <w:pPr>
      <w:ind w:left="720"/>
    </w:pPr>
  </w:style>
  <w:style w:type="paragraph" w:customStyle="1" w:styleId="note">
    <w:name w:val="note"/>
    <w:basedOn w:val="para"/>
    <w:rsid w:val="00AB4A62"/>
    <w:pPr>
      <w:pBdr>
        <w:top w:val="single" w:sz="4" w:space="1" w:color="FF0000"/>
        <w:bottom w:val="single" w:sz="4" w:space="1" w:color="FF0000"/>
      </w:pBdr>
      <w:tabs>
        <w:tab w:val="left" w:pos="1843"/>
      </w:tabs>
      <w:spacing w:before="240" w:after="240"/>
      <w:ind w:left="1843" w:hanging="850"/>
    </w:pPr>
    <w:rPr>
      <w:i/>
    </w:rPr>
  </w:style>
  <w:style w:type="paragraph" w:styleId="NoteHeading">
    <w:name w:val="Note Heading"/>
    <w:basedOn w:val="Normal"/>
    <w:next w:val="Normal"/>
    <w:semiHidden/>
    <w:rsid w:val="00AB4A62"/>
  </w:style>
  <w:style w:type="character" w:styleId="PageNumber">
    <w:name w:val="page number"/>
    <w:rsid w:val="00AB4A62"/>
    <w:rPr>
      <w:rFonts w:ascii="Tahoma" w:hAnsi="Tahoma"/>
      <w:sz w:val="20"/>
    </w:rPr>
  </w:style>
  <w:style w:type="character" w:customStyle="1" w:styleId="paraChar">
    <w:name w:val="para Char"/>
    <w:link w:val="para"/>
    <w:locked/>
    <w:rsid w:val="00AB4A62"/>
    <w:rPr>
      <w:rFonts w:ascii="Verdana" w:hAnsi="Verdana"/>
      <w:sz w:val="18"/>
      <w:szCs w:val="18"/>
      <w:lang w:val="en-AU" w:eastAsia="en-US" w:bidi="ar-SA"/>
    </w:rPr>
  </w:style>
  <w:style w:type="paragraph" w:customStyle="1" w:styleId="paraindent">
    <w:name w:val="para indent"/>
    <w:basedOn w:val="Normal"/>
    <w:locked/>
    <w:rsid w:val="00AB4A62"/>
    <w:pPr>
      <w:spacing w:after="120"/>
      <w:ind w:left="1418"/>
      <w:jc w:val="both"/>
    </w:pPr>
    <w:rPr>
      <w:rFonts w:ascii="Verdana" w:hAnsi="Verdana"/>
      <w:sz w:val="18"/>
      <w:szCs w:val="18"/>
    </w:rPr>
  </w:style>
  <w:style w:type="paragraph" w:styleId="PlainText">
    <w:name w:val="Plain Text"/>
    <w:basedOn w:val="Normal"/>
    <w:semiHidden/>
    <w:rsid w:val="00AB4A62"/>
    <w:rPr>
      <w:rFonts w:ascii="Courier New" w:hAnsi="Courier New" w:cs="Courier New"/>
    </w:rPr>
  </w:style>
  <w:style w:type="paragraph" w:customStyle="1" w:styleId="Procnumber">
    <w:name w:val="Proc number"/>
    <w:basedOn w:val="Proceduretitle"/>
    <w:rsid w:val="00AB4A62"/>
    <w:pPr>
      <w:spacing w:before="120" w:after="720"/>
    </w:pPr>
    <w:rPr>
      <w:sz w:val="40"/>
      <w:szCs w:val="40"/>
    </w:rPr>
  </w:style>
  <w:style w:type="paragraph" w:customStyle="1" w:styleId="tablehead">
    <w:name w:val="table head"/>
    <w:basedOn w:val="Normal"/>
    <w:link w:val="tableheadChar"/>
    <w:rsid w:val="00AB4A62"/>
    <w:pPr>
      <w:spacing w:beforeLines="60" w:before="144" w:afterLines="60" w:after="144"/>
    </w:pPr>
    <w:rPr>
      <w:rFonts w:ascii="Verdana" w:hAnsi="Verdana" w:cs="Arial"/>
      <w:b/>
      <w:sz w:val="18"/>
      <w:szCs w:val="18"/>
    </w:rPr>
  </w:style>
  <w:style w:type="paragraph" w:customStyle="1" w:styleId="tabletext">
    <w:name w:val="table text"/>
    <w:basedOn w:val="tablehead"/>
    <w:link w:val="tabletextChar"/>
    <w:rsid w:val="00AB4A62"/>
    <w:pPr>
      <w:spacing w:beforeLines="0" w:before="60" w:afterLines="0" w:after="60"/>
      <w:jc w:val="both"/>
    </w:pPr>
    <w:rPr>
      <w:b w:val="0"/>
      <w:color w:val="000000"/>
      <w:sz w:val="16"/>
      <w:szCs w:val="16"/>
    </w:rPr>
  </w:style>
  <w:style w:type="paragraph" w:customStyle="1" w:styleId="RevDate">
    <w:name w:val="Rev Date"/>
    <w:basedOn w:val="tabletext"/>
    <w:rsid w:val="00AB4A62"/>
    <w:pPr>
      <w:jc w:val="left"/>
    </w:pPr>
  </w:style>
  <w:style w:type="paragraph" w:styleId="Salutation">
    <w:name w:val="Salutation"/>
    <w:basedOn w:val="Normal"/>
    <w:next w:val="Normal"/>
    <w:semiHidden/>
    <w:rsid w:val="00AB4A62"/>
  </w:style>
  <w:style w:type="paragraph" w:customStyle="1" w:styleId="screen">
    <w:name w:val="screen"/>
    <w:basedOn w:val="Normal"/>
    <w:next w:val="FigureTableCaption"/>
    <w:link w:val="screenChar"/>
    <w:rsid w:val="00AB4A62"/>
    <w:pPr>
      <w:spacing w:before="240" w:after="240"/>
      <w:ind w:left="993"/>
      <w:jc w:val="center"/>
    </w:pPr>
  </w:style>
  <w:style w:type="character" w:customStyle="1" w:styleId="screenChar">
    <w:name w:val="screen Char"/>
    <w:link w:val="screen"/>
    <w:locked/>
    <w:rsid w:val="00AB4A62"/>
    <w:rPr>
      <w:rFonts w:ascii="Tahoma" w:hAnsi="Tahoma"/>
      <w:lang w:val="en-AU" w:eastAsia="en-US" w:bidi="ar-SA"/>
    </w:rPr>
  </w:style>
  <w:style w:type="paragraph" w:customStyle="1" w:styleId="screentext">
    <w:name w:val="screen text"/>
    <w:basedOn w:val="Normal"/>
    <w:rsid w:val="00AB4A62"/>
    <w:rPr>
      <w:rFonts w:ascii="Verdana" w:hAnsi="Verdana"/>
      <w:sz w:val="16"/>
      <w:szCs w:val="16"/>
    </w:rPr>
  </w:style>
  <w:style w:type="paragraph" w:styleId="Signature">
    <w:name w:val="Signature"/>
    <w:basedOn w:val="Normal"/>
    <w:semiHidden/>
    <w:rsid w:val="00AB4A62"/>
    <w:pPr>
      <w:ind w:left="4252"/>
    </w:pPr>
  </w:style>
  <w:style w:type="paragraph" w:customStyle="1" w:styleId="Smallhead">
    <w:name w:val="Small  head"/>
    <w:basedOn w:val="para"/>
    <w:rsid w:val="00021597"/>
    <w:pPr>
      <w:spacing w:before="120"/>
      <w:ind w:left="0"/>
      <w:jc w:val="center"/>
    </w:pPr>
    <w:rPr>
      <w:b/>
      <w:sz w:val="22"/>
      <w:szCs w:val="22"/>
    </w:rPr>
  </w:style>
  <w:style w:type="character" w:styleId="Strong">
    <w:name w:val="Strong"/>
    <w:qFormat/>
    <w:rsid w:val="00AB4A62"/>
    <w:rPr>
      <w:b/>
      <w:bCs/>
    </w:rPr>
  </w:style>
  <w:style w:type="paragraph" w:customStyle="1" w:styleId="Style1">
    <w:name w:val="Style1"/>
    <w:basedOn w:val="Heading3"/>
    <w:next w:val="Heading3"/>
    <w:semiHidden/>
    <w:rsid w:val="00AB4A62"/>
    <w:pPr>
      <w:numPr>
        <w:ilvl w:val="0"/>
        <w:numId w:val="0"/>
      </w:numPr>
    </w:pPr>
    <w:rPr>
      <w:u w:val="single"/>
    </w:rPr>
  </w:style>
  <w:style w:type="paragraph" w:styleId="Subtitle">
    <w:name w:val="Subtitle"/>
    <w:basedOn w:val="Normal"/>
    <w:qFormat/>
    <w:rsid w:val="00AB4A62"/>
    <w:pPr>
      <w:spacing w:after="60"/>
      <w:jc w:val="center"/>
      <w:outlineLvl w:val="1"/>
    </w:pPr>
    <w:rPr>
      <w:rFonts w:cs="Arial"/>
      <w:sz w:val="24"/>
    </w:rPr>
  </w:style>
  <w:style w:type="table" w:styleId="Table3Deffects1">
    <w:name w:val="Table 3D effects 1"/>
    <w:basedOn w:val="TableNormal"/>
    <w:semiHidden/>
    <w:rsid w:val="00AB4A6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4A6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4A6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B4A6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4A6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4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4A6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4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4A6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4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4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4A6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4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4A6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4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B4A6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4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4A6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4A6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4A6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4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4A6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4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4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4A6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4A6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4A6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4A6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4A6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4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4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4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AB4A6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4A6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4A6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4A6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4A6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B4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4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4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1">
    <w:name w:val="toc 1"/>
    <w:basedOn w:val="Normal"/>
    <w:next w:val="Normal"/>
    <w:autoRedefine/>
    <w:rsid w:val="00AB4A62"/>
    <w:pPr>
      <w:tabs>
        <w:tab w:val="left" w:pos="1418"/>
        <w:tab w:val="right" w:leader="dot" w:pos="9639"/>
      </w:tabs>
      <w:spacing w:before="180" w:after="60"/>
      <w:ind w:left="1418" w:hanging="567"/>
    </w:pPr>
    <w:rPr>
      <w:rFonts w:ascii="Verdana" w:hAnsi="Verdana"/>
      <w:b/>
      <w:noProof/>
    </w:rPr>
  </w:style>
  <w:style w:type="paragraph" w:styleId="TOC2">
    <w:name w:val="toc 2"/>
    <w:basedOn w:val="Normal"/>
    <w:next w:val="Normal"/>
    <w:autoRedefine/>
    <w:rsid w:val="00AB4A62"/>
    <w:pPr>
      <w:tabs>
        <w:tab w:val="left" w:pos="1985"/>
        <w:tab w:val="right" w:leader="dot" w:pos="9639"/>
      </w:tabs>
      <w:spacing w:before="60" w:after="60"/>
      <w:ind w:left="1985" w:hanging="567"/>
    </w:pPr>
    <w:rPr>
      <w:rFonts w:ascii="Verdana" w:hAnsi="Verdana"/>
      <w:noProof/>
    </w:rPr>
  </w:style>
  <w:style w:type="paragraph" w:styleId="TOC3">
    <w:name w:val="toc 3"/>
    <w:basedOn w:val="Normal"/>
    <w:next w:val="Normal"/>
    <w:autoRedefine/>
    <w:rsid w:val="00AB4A62"/>
    <w:pPr>
      <w:tabs>
        <w:tab w:val="left" w:pos="2694"/>
        <w:tab w:val="right" w:leader="dot" w:pos="9639"/>
      </w:tabs>
      <w:spacing w:before="60" w:after="60"/>
      <w:ind w:left="2694" w:hanging="709"/>
    </w:pPr>
    <w:rPr>
      <w:rFonts w:ascii="Verdana" w:hAnsi="Verdana"/>
      <w:noProof/>
    </w:rPr>
  </w:style>
  <w:style w:type="paragraph" w:styleId="TOC4">
    <w:name w:val="toc 4"/>
    <w:basedOn w:val="Normal"/>
    <w:next w:val="Normal"/>
    <w:autoRedefine/>
    <w:semiHidden/>
    <w:rsid w:val="00AB4A62"/>
    <w:pPr>
      <w:tabs>
        <w:tab w:val="right" w:leader="dot" w:pos="9639"/>
      </w:tabs>
      <w:spacing w:before="60" w:after="60"/>
      <w:ind w:left="2693"/>
    </w:pPr>
    <w:rPr>
      <w:rFonts w:ascii="Verdana" w:hAnsi="Verdana"/>
      <w:noProof/>
    </w:rPr>
  </w:style>
  <w:style w:type="paragraph" w:styleId="TOC5">
    <w:name w:val="toc 5"/>
    <w:basedOn w:val="Normal"/>
    <w:next w:val="Normal"/>
    <w:autoRedefine/>
    <w:semiHidden/>
    <w:rsid w:val="00AB4A62"/>
    <w:pPr>
      <w:tabs>
        <w:tab w:val="right" w:leader="dot" w:pos="9639"/>
      </w:tabs>
      <w:spacing w:before="60" w:after="60"/>
      <w:ind w:left="2693"/>
    </w:pPr>
    <w:rPr>
      <w:rFonts w:ascii="Verdana" w:hAnsi="Verdana"/>
      <w:noProof/>
    </w:rPr>
  </w:style>
  <w:style w:type="paragraph" w:customStyle="1" w:styleId="VersionNumber">
    <w:name w:val="Version Number"/>
    <w:basedOn w:val="tabletext"/>
    <w:rsid w:val="00AB4A62"/>
    <w:pPr>
      <w:jc w:val="left"/>
    </w:pPr>
  </w:style>
  <w:style w:type="character" w:customStyle="1" w:styleId="tableheadChar">
    <w:name w:val="table head Char"/>
    <w:link w:val="tablehead"/>
    <w:rsid w:val="00931CDB"/>
    <w:rPr>
      <w:rFonts w:ascii="Verdana" w:hAnsi="Verdana" w:cs="Arial"/>
      <w:b/>
      <w:sz w:val="18"/>
      <w:szCs w:val="18"/>
      <w:lang w:val="en-AU" w:eastAsia="en-US" w:bidi="ar-SA"/>
    </w:rPr>
  </w:style>
  <w:style w:type="character" w:customStyle="1" w:styleId="tabletextChar">
    <w:name w:val="table text Char"/>
    <w:link w:val="tabletext"/>
    <w:rsid w:val="00931CDB"/>
    <w:rPr>
      <w:rFonts w:ascii="Verdana" w:hAnsi="Verdana" w:cs="Arial"/>
      <w:b/>
      <w:color w:val="000000"/>
      <w:sz w:val="16"/>
      <w:szCs w:val="16"/>
      <w:lang w:val="en-AU" w:eastAsia="en-US" w:bidi="ar-SA"/>
    </w:rPr>
  </w:style>
  <w:style w:type="paragraph" w:customStyle="1" w:styleId="Bulletindent">
    <w:name w:val="Bullet indent"/>
    <w:basedOn w:val="Normal"/>
    <w:rsid w:val="005868E9"/>
    <w:pPr>
      <w:numPr>
        <w:numId w:val="17"/>
      </w:numPr>
    </w:pPr>
  </w:style>
  <w:style w:type="character" w:customStyle="1" w:styleId="FooterChar">
    <w:name w:val="Footer Char"/>
    <w:link w:val="Footer"/>
    <w:uiPriority w:val="99"/>
    <w:rsid w:val="00EF1AD5"/>
    <w:rPr>
      <w:rFonts w:ascii="Verdana" w:hAnsi="Verdana"/>
      <w:b/>
      <w:sz w:val="14"/>
      <w:szCs w:val="14"/>
      <w:lang w:eastAsia="en-US"/>
    </w:rPr>
  </w:style>
  <w:style w:type="paragraph" w:customStyle="1" w:styleId="BulletText1">
    <w:name w:val="Bullet Text 1"/>
    <w:basedOn w:val="Normal"/>
    <w:next w:val="Normal"/>
    <w:rsid w:val="00EF1AD5"/>
    <w:pPr>
      <w:widowControl w:val="0"/>
      <w:numPr>
        <w:numId w:val="19"/>
      </w:numPr>
      <w:spacing w:line="240" w:lineRule="exact"/>
    </w:pPr>
    <w:rPr>
      <w:rFonts w:ascii="Times New Roman" w:hAnsi="Times New Roman"/>
      <w:kern w:val="2"/>
      <w:sz w:val="20"/>
      <w:szCs w:val="20"/>
      <w:lang w:val="en-GB" w:eastAsia="zh-TW" w:bidi="en-US"/>
    </w:rPr>
  </w:style>
  <w:style w:type="character" w:customStyle="1" w:styleId="HeaderChar">
    <w:name w:val="Header Char"/>
    <w:basedOn w:val="DefaultParagraphFont"/>
    <w:link w:val="Header"/>
    <w:uiPriority w:val="99"/>
    <w:rsid w:val="00D051AF"/>
    <w:rPr>
      <w:rFonts w:ascii="Tahoma" w:hAnsi="Tahoma"/>
      <w:b/>
      <w:noProof/>
      <w:sz w:val="16"/>
      <w:szCs w:val="16"/>
      <w:lang w:eastAsia="en-US"/>
    </w:rPr>
  </w:style>
  <w:style w:type="paragraph" w:customStyle="1" w:styleId="Bullet1indent">
    <w:name w:val="Bullet 1 indent"/>
    <w:aliases w:val="b1i"/>
    <w:basedOn w:val="BodyText"/>
    <w:rsid w:val="00D051AF"/>
    <w:pPr>
      <w:numPr>
        <w:ilvl w:val="1"/>
        <w:numId w:val="20"/>
      </w:numPr>
      <w:spacing w:before="140" w:after="140"/>
    </w:pPr>
    <w:rPr>
      <w:sz w:val="19"/>
      <w:lang w:eastAsia="en-AU" w:bidi="en-US"/>
    </w:rPr>
  </w:style>
  <w:style w:type="paragraph" w:customStyle="1" w:styleId="Bullet1">
    <w:name w:val="Bullet 1"/>
    <w:aliases w:val="b1"/>
    <w:basedOn w:val="Normal"/>
    <w:rsid w:val="00D051AF"/>
    <w:pPr>
      <w:keepLines/>
      <w:numPr>
        <w:numId w:val="20"/>
      </w:numPr>
      <w:spacing w:before="140" w:after="140" w:line="270" w:lineRule="exact"/>
    </w:pPr>
    <w:rPr>
      <w:sz w:val="19"/>
      <w:lang w:eastAsia="en-AU" w:bidi="en-US"/>
    </w:rPr>
  </w:style>
  <w:style w:type="paragraph" w:customStyle="1" w:styleId="Bullet2indent">
    <w:name w:val="Bullet 2 indent"/>
    <w:aliases w:val="b2i"/>
    <w:basedOn w:val="BodyText"/>
    <w:rsid w:val="00D051AF"/>
    <w:pPr>
      <w:numPr>
        <w:ilvl w:val="3"/>
        <w:numId w:val="20"/>
      </w:numPr>
      <w:spacing w:before="140" w:after="140"/>
    </w:pPr>
    <w:rPr>
      <w:sz w:val="19"/>
      <w:lang w:eastAsia="en-AU" w:bidi="en-US"/>
    </w:rPr>
  </w:style>
  <w:style w:type="paragraph" w:customStyle="1" w:styleId="Bullet2">
    <w:name w:val="Bullet 2"/>
    <w:aliases w:val="b2"/>
    <w:basedOn w:val="Normal"/>
    <w:rsid w:val="00D051AF"/>
    <w:pPr>
      <w:keepLines/>
      <w:numPr>
        <w:ilvl w:val="2"/>
        <w:numId w:val="20"/>
      </w:numPr>
      <w:spacing w:before="140" w:after="140" w:line="270" w:lineRule="exact"/>
    </w:pPr>
    <w:rPr>
      <w:sz w:val="19"/>
      <w:lang w:eastAsia="en-AU" w:bidi="en-US"/>
    </w:rPr>
  </w:style>
  <w:style w:type="paragraph" w:customStyle="1" w:styleId="Bullet3indent">
    <w:name w:val="Bullet 3 indent"/>
    <w:aliases w:val="b3i"/>
    <w:basedOn w:val="BodyText"/>
    <w:rsid w:val="00D051AF"/>
    <w:pPr>
      <w:numPr>
        <w:ilvl w:val="5"/>
        <w:numId w:val="20"/>
      </w:numPr>
      <w:spacing w:before="140" w:after="140"/>
    </w:pPr>
    <w:rPr>
      <w:sz w:val="19"/>
      <w:lang w:eastAsia="en-AU" w:bidi="en-US"/>
    </w:rPr>
  </w:style>
  <w:style w:type="paragraph" w:customStyle="1" w:styleId="Bullet3">
    <w:name w:val="Bullet 3"/>
    <w:aliases w:val="b3"/>
    <w:basedOn w:val="Normal"/>
    <w:rsid w:val="00D051AF"/>
    <w:pPr>
      <w:keepLines/>
      <w:numPr>
        <w:ilvl w:val="4"/>
        <w:numId w:val="20"/>
      </w:numPr>
      <w:spacing w:before="140" w:after="140" w:line="270" w:lineRule="exact"/>
    </w:pPr>
    <w:rPr>
      <w:sz w:val="19"/>
      <w:lang w:eastAsia="en-AU" w:bidi="en-US"/>
    </w:rPr>
  </w:style>
  <w:style w:type="paragraph" w:customStyle="1" w:styleId="Bullet4indent">
    <w:name w:val="Bullet 4 indent"/>
    <w:aliases w:val="b4i"/>
    <w:basedOn w:val="BodyText"/>
    <w:rsid w:val="00D051AF"/>
    <w:pPr>
      <w:numPr>
        <w:ilvl w:val="7"/>
        <w:numId w:val="20"/>
      </w:numPr>
      <w:spacing w:before="140" w:after="140"/>
    </w:pPr>
    <w:rPr>
      <w:sz w:val="19"/>
      <w:lang w:eastAsia="en-AU" w:bidi="en-US"/>
    </w:rPr>
  </w:style>
  <w:style w:type="paragraph" w:customStyle="1" w:styleId="Bullet4">
    <w:name w:val="Bullet 4"/>
    <w:aliases w:val="b4"/>
    <w:basedOn w:val="Normal"/>
    <w:rsid w:val="00D051AF"/>
    <w:pPr>
      <w:keepLines/>
      <w:numPr>
        <w:ilvl w:val="6"/>
        <w:numId w:val="20"/>
      </w:numPr>
      <w:spacing w:before="140" w:after="140" w:line="270" w:lineRule="exact"/>
    </w:pPr>
    <w:rPr>
      <w:sz w:val="19"/>
      <w:lang w:eastAsia="en-AU" w:bidi="en-US"/>
    </w:rPr>
  </w:style>
  <w:style w:type="numbering" w:customStyle="1" w:styleId="Bullets">
    <w:name w:val="Bullets"/>
    <w:rsid w:val="00D051AF"/>
    <w:pPr>
      <w:numPr>
        <w:numId w:val="20"/>
      </w:numPr>
    </w:pPr>
  </w:style>
  <w:style w:type="paragraph" w:styleId="BalloonText">
    <w:name w:val="Balloon Text"/>
    <w:basedOn w:val="Normal"/>
    <w:link w:val="BalloonTextChar"/>
    <w:rsid w:val="005024B8"/>
    <w:rPr>
      <w:rFonts w:ascii="Tahoma" w:hAnsi="Tahoma" w:cs="Tahoma"/>
      <w:sz w:val="16"/>
      <w:szCs w:val="16"/>
    </w:rPr>
  </w:style>
  <w:style w:type="character" w:customStyle="1" w:styleId="BalloonTextChar">
    <w:name w:val="Balloon Text Char"/>
    <w:basedOn w:val="DefaultParagraphFont"/>
    <w:link w:val="BalloonText"/>
    <w:rsid w:val="005024B8"/>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467"/>
    <w:rPr>
      <w:rFonts w:ascii="Arial" w:hAnsi="Arial"/>
      <w:sz w:val="22"/>
      <w:szCs w:val="24"/>
      <w:lang w:eastAsia="en-US"/>
    </w:rPr>
  </w:style>
  <w:style w:type="paragraph" w:styleId="Heading1">
    <w:name w:val="heading 1"/>
    <w:basedOn w:val="Normal"/>
    <w:next w:val="Heading2"/>
    <w:qFormat/>
    <w:rsid w:val="00AB4A62"/>
    <w:pPr>
      <w:keepNext/>
      <w:pageBreakBefore/>
      <w:numPr>
        <w:numId w:val="15"/>
      </w:numPr>
      <w:tabs>
        <w:tab w:val="clear" w:pos="432"/>
        <w:tab w:val="num" w:pos="360"/>
      </w:tabs>
      <w:spacing w:before="240" w:after="120"/>
      <w:ind w:left="0" w:firstLine="0"/>
      <w:outlineLvl w:val="0"/>
    </w:pPr>
    <w:rPr>
      <w:rFonts w:ascii="Verdana" w:hAnsi="Verdana" w:cs="Arial"/>
      <w:b/>
      <w:bCs/>
      <w:kern w:val="32"/>
      <w:sz w:val="32"/>
      <w:szCs w:val="32"/>
    </w:rPr>
  </w:style>
  <w:style w:type="paragraph" w:styleId="Heading2">
    <w:name w:val="heading 2"/>
    <w:basedOn w:val="Heading1"/>
    <w:next w:val="para"/>
    <w:qFormat/>
    <w:rsid w:val="00AB4A62"/>
    <w:pPr>
      <w:pageBreakBefore w:val="0"/>
      <w:numPr>
        <w:ilvl w:val="1"/>
      </w:numPr>
      <w:tabs>
        <w:tab w:val="clear" w:pos="576"/>
        <w:tab w:val="num" w:pos="360"/>
      </w:tabs>
      <w:ind w:left="0" w:firstLine="0"/>
      <w:outlineLvl w:val="1"/>
    </w:pPr>
    <w:rPr>
      <w:bCs w:val="0"/>
      <w:iCs/>
      <w:sz w:val="24"/>
      <w:szCs w:val="24"/>
    </w:rPr>
  </w:style>
  <w:style w:type="paragraph" w:styleId="Heading3">
    <w:name w:val="heading 3"/>
    <w:basedOn w:val="Normal"/>
    <w:next w:val="para"/>
    <w:qFormat/>
    <w:rsid w:val="00AB4A62"/>
    <w:pPr>
      <w:keepNext/>
      <w:numPr>
        <w:ilvl w:val="2"/>
        <w:numId w:val="15"/>
      </w:numPr>
      <w:tabs>
        <w:tab w:val="clear" w:pos="720"/>
        <w:tab w:val="num" w:pos="360"/>
      </w:tabs>
      <w:spacing w:before="240" w:after="120"/>
      <w:ind w:left="0" w:firstLine="0"/>
      <w:outlineLvl w:val="2"/>
    </w:pPr>
    <w:rPr>
      <w:rFonts w:ascii="Verdana" w:hAnsi="Verdana" w:cs="Arial"/>
      <w:b/>
      <w:bCs/>
      <w:szCs w:val="22"/>
    </w:rPr>
  </w:style>
  <w:style w:type="paragraph" w:styleId="Heading4">
    <w:name w:val="heading 4"/>
    <w:basedOn w:val="Normal"/>
    <w:next w:val="para"/>
    <w:qFormat/>
    <w:rsid w:val="00AB4A62"/>
    <w:pPr>
      <w:keepNext/>
      <w:numPr>
        <w:ilvl w:val="3"/>
        <w:numId w:val="15"/>
      </w:numPr>
      <w:tabs>
        <w:tab w:val="clear" w:pos="864"/>
        <w:tab w:val="num" w:pos="360"/>
        <w:tab w:val="left" w:pos="2410"/>
      </w:tabs>
      <w:spacing w:before="120" w:after="120"/>
      <w:ind w:left="0" w:firstLine="0"/>
      <w:outlineLvl w:val="3"/>
    </w:pPr>
    <w:rPr>
      <w:rFonts w:ascii="Verdana" w:hAnsi="Verdana"/>
      <w:b/>
      <w:bCs/>
    </w:rPr>
  </w:style>
  <w:style w:type="paragraph" w:styleId="Heading5">
    <w:name w:val="heading 5"/>
    <w:basedOn w:val="Normal"/>
    <w:next w:val="para"/>
    <w:qFormat/>
    <w:rsid w:val="00AB4A62"/>
    <w:pPr>
      <w:numPr>
        <w:ilvl w:val="4"/>
        <w:numId w:val="15"/>
      </w:numPr>
      <w:tabs>
        <w:tab w:val="clear" w:pos="1008"/>
        <w:tab w:val="num" w:pos="360"/>
        <w:tab w:val="left" w:pos="2410"/>
      </w:tabs>
      <w:spacing w:before="120" w:after="120"/>
      <w:ind w:left="0" w:firstLine="0"/>
      <w:outlineLvl w:val="4"/>
    </w:pPr>
    <w:rPr>
      <w:rFonts w:ascii="Verdana" w:hAnsi="Verdana"/>
      <w:b/>
      <w:bCs/>
      <w:i/>
      <w:iCs/>
      <w:sz w:val="18"/>
      <w:szCs w:val="18"/>
    </w:rPr>
  </w:style>
  <w:style w:type="paragraph" w:styleId="Heading6">
    <w:name w:val="heading 6"/>
    <w:basedOn w:val="Normal"/>
    <w:next w:val="para"/>
    <w:qFormat/>
    <w:rsid w:val="00AB4A62"/>
    <w:pPr>
      <w:spacing w:before="120" w:after="120"/>
      <w:ind w:left="993"/>
      <w:outlineLvl w:val="5"/>
    </w:pPr>
    <w:rPr>
      <w:rFonts w:ascii="Verdana" w:hAnsi="Verdana"/>
      <w:b/>
      <w:bCs/>
    </w:rPr>
  </w:style>
  <w:style w:type="paragraph" w:styleId="Heading7">
    <w:name w:val="heading 7"/>
    <w:basedOn w:val="Normal"/>
    <w:next w:val="para"/>
    <w:qFormat/>
    <w:rsid w:val="00AB4A62"/>
    <w:pPr>
      <w:spacing w:before="120" w:after="120"/>
      <w:ind w:left="992"/>
      <w:outlineLvl w:val="6"/>
    </w:pPr>
    <w:rPr>
      <w:rFonts w:ascii="Verdana" w:hAnsi="Verdana"/>
      <w:b/>
      <w:i/>
      <w:sz w:val="18"/>
      <w:szCs w:val="18"/>
    </w:rPr>
  </w:style>
  <w:style w:type="paragraph" w:styleId="Heading8">
    <w:name w:val="heading 8"/>
    <w:basedOn w:val="Normal"/>
    <w:next w:val="Normal"/>
    <w:qFormat/>
    <w:rsid w:val="00AB4A62"/>
    <w:pPr>
      <w:numPr>
        <w:ilvl w:val="7"/>
        <w:numId w:val="15"/>
      </w:numPr>
      <w:tabs>
        <w:tab w:val="clear" w:pos="1440"/>
        <w:tab w:val="num" w:pos="360"/>
      </w:tabs>
      <w:spacing w:before="240" w:after="60"/>
      <w:ind w:left="0" w:firstLine="0"/>
      <w:outlineLvl w:val="7"/>
    </w:pPr>
    <w:rPr>
      <w:rFonts w:ascii="Times New Roman" w:hAnsi="Times New Roman"/>
      <w:i/>
      <w:iCs/>
      <w:sz w:val="24"/>
    </w:rPr>
  </w:style>
  <w:style w:type="paragraph" w:styleId="Heading9">
    <w:name w:val="heading 9"/>
    <w:basedOn w:val="Normal"/>
    <w:next w:val="Normal"/>
    <w:qFormat/>
    <w:rsid w:val="00AB4A62"/>
    <w:pPr>
      <w:numPr>
        <w:ilvl w:val="8"/>
        <w:numId w:val="15"/>
      </w:numPr>
      <w:tabs>
        <w:tab w:val="clear" w:pos="1584"/>
        <w:tab w:val="num" w:pos="360"/>
      </w:tabs>
      <w:spacing w:before="240"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AB4A62"/>
    <w:pPr>
      <w:numPr>
        <w:numId w:val="1"/>
      </w:numPr>
    </w:pPr>
  </w:style>
  <w:style w:type="numbering" w:styleId="1ai">
    <w:name w:val="Outline List 1"/>
    <w:basedOn w:val="NoList"/>
    <w:semiHidden/>
    <w:rsid w:val="00AB4A62"/>
    <w:pPr>
      <w:numPr>
        <w:numId w:val="2"/>
      </w:numPr>
    </w:pPr>
  </w:style>
  <w:style w:type="numbering" w:styleId="ArticleSection">
    <w:name w:val="Outline List 3"/>
    <w:basedOn w:val="NoList"/>
    <w:semiHidden/>
    <w:rsid w:val="00AB4A62"/>
    <w:pPr>
      <w:numPr>
        <w:numId w:val="3"/>
      </w:numPr>
    </w:pPr>
  </w:style>
  <w:style w:type="paragraph" w:styleId="BlockText">
    <w:name w:val="Block Text"/>
    <w:basedOn w:val="Normal"/>
    <w:semiHidden/>
    <w:rsid w:val="00AB4A62"/>
    <w:pPr>
      <w:spacing w:after="120"/>
      <w:ind w:left="1440" w:right="1440"/>
    </w:pPr>
  </w:style>
  <w:style w:type="paragraph" w:styleId="BodyText">
    <w:name w:val="Body Text"/>
    <w:basedOn w:val="Normal"/>
    <w:semiHidden/>
    <w:rsid w:val="00AB4A62"/>
    <w:pPr>
      <w:spacing w:after="120"/>
    </w:pPr>
  </w:style>
  <w:style w:type="paragraph" w:styleId="BodyText2">
    <w:name w:val="Body Text 2"/>
    <w:basedOn w:val="Normal"/>
    <w:semiHidden/>
    <w:rsid w:val="00AB4A62"/>
    <w:pPr>
      <w:spacing w:after="120" w:line="480" w:lineRule="auto"/>
    </w:pPr>
  </w:style>
  <w:style w:type="paragraph" w:styleId="BodyText3">
    <w:name w:val="Body Text 3"/>
    <w:basedOn w:val="Normal"/>
    <w:semiHidden/>
    <w:rsid w:val="00AB4A62"/>
    <w:pPr>
      <w:spacing w:after="120"/>
    </w:pPr>
    <w:rPr>
      <w:sz w:val="16"/>
      <w:szCs w:val="16"/>
    </w:rPr>
  </w:style>
  <w:style w:type="paragraph" w:styleId="BodyTextFirstIndent">
    <w:name w:val="Body Text First Indent"/>
    <w:basedOn w:val="BodyText"/>
    <w:semiHidden/>
    <w:rsid w:val="00AB4A62"/>
    <w:pPr>
      <w:ind w:firstLine="210"/>
    </w:pPr>
  </w:style>
  <w:style w:type="paragraph" w:styleId="BodyTextIndent">
    <w:name w:val="Body Text Indent"/>
    <w:basedOn w:val="Normal"/>
    <w:semiHidden/>
    <w:rsid w:val="00AB4A62"/>
    <w:pPr>
      <w:spacing w:after="120"/>
      <w:ind w:left="283"/>
    </w:pPr>
  </w:style>
  <w:style w:type="paragraph" w:styleId="BodyTextFirstIndent2">
    <w:name w:val="Body Text First Indent 2"/>
    <w:basedOn w:val="BodyTextIndent"/>
    <w:semiHidden/>
    <w:rsid w:val="00AB4A62"/>
    <w:pPr>
      <w:ind w:firstLine="210"/>
    </w:pPr>
  </w:style>
  <w:style w:type="paragraph" w:styleId="BodyTextIndent2">
    <w:name w:val="Body Text Indent 2"/>
    <w:basedOn w:val="Normal"/>
    <w:semiHidden/>
    <w:rsid w:val="00AB4A62"/>
    <w:pPr>
      <w:spacing w:after="120" w:line="480" w:lineRule="auto"/>
      <w:ind w:left="283"/>
    </w:pPr>
  </w:style>
  <w:style w:type="paragraph" w:styleId="BodyTextIndent3">
    <w:name w:val="Body Text Indent 3"/>
    <w:basedOn w:val="Normal"/>
    <w:semiHidden/>
    <w:rsid w:val="00AB4A62"/>
    <w:pPr>
      <w:spacing w:after="120"/>
      <w:ind w:left="283"/>
    </w:pPr>
    <w:rPr>
      <w:sz w:val="16"/>
      <w:szCs w:val="16"/>
    </w:rPr>
  </w:style>
  <w:style w:type="paragraph" w:customStyle="1" w:styleId="para">
    <w:name w:val="para"/>
    <w:basedOn w:val="Normal"/>
    <w:link w:val="paraChar"/>
    <w:rsid w:val="00AB4A62"/>
    <w:pPr>
      <w:spacing w:after="120"/>
      <w:ind w:left="993"/>
      <w:jc w:val="both"/>
    </w:pPr>
    <w:rPr>
      <w:rFonts w:ascii="Verdana" w:hAnsi="Verdana"/>
      <w:sz w:val="18"/>
      <w:szCs w:val="18"/>
    </w:rPr>
  </w:style>
  <w:style w:type="paragraph" w:customStyle="1" w:styleId="bullet">
    <w:name w:val="bullet"/>
    <w:basedOn w:val="para"/>
    <w:rsid w:val="00AB4A62"/>
    <w:pPr>
      <w:numPr>
        <w:numId w:val="4"/>
      </w:numPr>
      <w:tabs>
        <w:tab w:val="left" w:pos="1418"/>
      </w:tabs>
    </w:pPr>
  </w:style>
  <w:style w:type="paragraph" w:customStyle="1" w:styleId="Bulletinstruction">
    <w:name w:val="Bullet instruction"/>
    <w:basedOn w:val="bullet"/>
    <w:rsid w:val="00AB4A62"/>
    <w:pPr>
      <w:numPr>
        <w:numId w:val="0"/>
      </w:numPr>
      <w:tabs>
        <w:tab w:val="left" w:pos="1843"/>
      </w:tabs>
    </w:pPr>
  </w:style>
  <w:style w:type="paragraph" w:customStyle="1" w:styleId="bullettable">
    <w:name w:val="bullet table"/>
    <w:basedOn w:val="bullet"/>
    <w:rsid w:val="00931CDB"/>
    <w:pPr>
      <w:numPr>
        <w:numId w:val="16"/>
      </w:numPr>
      <w:tabs>
        <w:tab w:val="clear" w:pos="1321"/>
        <w:tab w:val="clear" w:pos="1418"/>
        <w:tab w:val="left" w:pos="317"/>
      </w:tabs>
      <w:spacing w:before="60" w:after="60"/>
      <w:ind w:left="326" w:hanging="308"/>
    </w:pPr>
    <w:rPr>
      <w:sz w:val="16"/>
      <w:szCs w:val="16"/>
    </w:rPr>
  </w:style>
  <w:style w:type="paragraph" w:customStyle="1" w:styleId="Proceduretitle">
    <w:name w:val="Procedure title"/>
    <w:basedOn w:val="Normal"/>
    <w:next w:val="para"/>
    <w:rsid w:val="00AB4A62"/>
    <w:pPr>
      <w:spacing w:before="960" w:after="120"/>
      <w:jc w:val="center"/>
    </w:pPr>
    <w:rPr>
      <w:rFonts w:ascii="Verdana" w:hAnsi="Verdana" w:cs="Arial"/>
      <w:b/>
      <w:sz w:val="52"/>
      <w:szCs w:val="52"/>
    </w:rPr>
  </w:style>
  <w:style w:type="paragraph" w:customStyle="1" w:styleId="Servicearea">
    <w:name w:val="Service area"/>
    <w:basedOn w:val="Proceduretitle"/>
    <w:rsid w:val="00AB4A62"/>
    <w:pPr>
      <w:spacing w:before="360"/>
      <w:jc w:val="left"/>
    </w:pPr>
    <w:rPr>
      <w:sz w:val="22"/>
      <w:szCs w:val="22"/>
    </w:rPr>
  </w:style>
  <w:style w:type="paragraph" w:customStyle="1" w:styleId="Category">
    <w:name w:val="Category"/>
    <w:basedOn w:val="Servicearea"/>
    <w:rsid w:val="00AB4A62"/>
  </w:style>
  <w:style w:type="paragraph" w:styleId="Closing">
    <w:name w:val="Closing"/>
    <w:basedOn w:val="Normal"/>
    <w:semiHidden/>
    <w:rsid w:val="00AB4A62"/>
    <w:pPr>
      <w:ind w:left="4252"/>
    </w:pPr>
  </w:style>
  <w:style w:type="paragraph" w:styleId="Date">
    <w:name w:val="Date"/>
    <w:basedOn w:val="Normal"/>
    <w:next w:val="Normal"/>
    <w:semiHidden/>
    <w:rsid w:val="00AB4A62"/>
  </w:style>
  <w:style w:type="paragraph" w:styleId="E-mailSignature">
    <w:name w:val="E-mail Signature"/>
    <w:basedOn w:val="Normal"/>
    <w:semiHidden/>
    <w:rsid w:val="00AB4A62"/>
  </w:style>
  <w:style w:type="character" w:styleId="Emphasis">
    <w:name w:val="Emphasis"/>
    <w:qFormat/>
    <w:rsid w:val="00AB4A62"/>
    <w:rPr>
      <w:i/>
      <w:iCs/>
    </w:rPr>
  </w:style>
  <w:style w:type="paragraph" w:styleId="EnvelopeAddress">
    <w:name w:val="envelope address"/>
    <w:basedOn w:val="Normal"/>
    <w:semiHidden/>
    <w:rsid w:val="00AB4A62"/>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AB4A62"/>
    <w:rPr>
      <w:rFonts w:cs="Arial"/>
    </w:rPr>
  </w:style>
  <w:style w:type="paragraph" w:customStyle="1" w:styleId="FigureTableCaption">
    <w:name w:val="Figure/Table Caption"/>
    <w:basedOn w:val="para"/>
    <w:next w:val="para"/>
    <w:rsid w:val="00AB4A62"/>
    <w:pPr>
      <w:spacing w:after="240"/>
      <w:ind w:left="992"/>
      <w:jc w:val="center"/>
    </w:pPr>
    <w:rPr>
      <w:b/>
      <w:sz w:val="16"/>
      <w:szCs w:val="16"/>
    </w:rPr>
  </w:style>
  <w:style w:type="character" w:styleId="FollowedHyperlink">
    <w:name w:val="FollowedHyperlink"/>
    <w:semiHidden/>
    <w:rsid w:val="00AB4A62"/>
    <w:rPr>
      <w:color w:val="800080"/>
      <w:u w:val="single"/>
    </w:rPr>
  </w:style>
  <w:style w:type="paragraph" w:styleId="Footer">
    <w:name w:val="footer"/>
    <w:basedOn w:val="Normal"/>
    <w:link w:val="FooterChar"/>
    <w:uiPriority w:val="99"/>
    <w:rsid w:val="00AB4A62"/>
    <w:pPr>
      <w:pBdr>
        <w:top w:val="single" w:sz="8" w:space="1" w:color="0000FF"/>
      </w:pBdr>
      <w:tabs>
        <w:tab w:val="center" w:pos="4962"/>
        <w:tab w:val="right" w:pos="9781"/>
      </w:tabs>
    </w:pPr>
    <w:rPr>
      <w:rFonts w:ascii="Verdana" w:hAnsi="Verdana"/>
      <w:b/>
      <w:sz w:val="14"/>
      <w:szCs w:val="14"/>
    </w:rPr>
  </w:style>
  <w:style w:type="paragraph" w:customStyle="1" w:styleId="Footerlandscape">
    <w:name w:val="Footer landscape"/>
    <w:basedOn w:val="Footer"/>
    <w:rsid w:val="00AB4A62"/>
    <w:pPr>
      <w:tabs>
        <w:tab w:val="clear" w:pos="4962"/>
        <w:tab w:val="clear" w:pos="9781"/>
        <w:tab w:val="center" w:pos="7371"/>
        <w:tab w:val="right" w:pos="13892"/>
      </w:tabs>
    </w:pPr>
  </w:style>
  <w:style w:type="paragraph" w:styleId="Header">
    <w:name w:val="header"/>
    <w:basedOn w:val="Normal"/>
    <w:link w:val="HeaderChar"/>
    <w:uiPriority w:val="99"/>
    <w:rsid w:val="00D3130C"/>
    <w:pPr>
      <w:pBdr>
        <w:bottom w:val="single" w:sz="8" w:space="1" w:color="0000FF"/>
      </w:pBdr>
      <w:tabs>
        <w:tab w:val="right" w:pos="9781"/>
      </w:tabs>
    </w:pPr>
    <w:rPr>
      <w:rFonts w:ascii="Tahoma" w:hAnsi="Tahoma"/>
      <w:b/>
      <w:noProof/>
      <w:sz w:val="16"/>
      <w:szCs w:val="16"/>
    </w:rPr>
  </w:style>
  <w:style w:type="paragraph" w:customStyle="1" w:styleId="Headerlandscape">
    <w:name w:val="Header landscape"/>
    <w:basedOn w:val="Header"/>
    <w:rsid w:val="00D3130C"/>
    <w:pPr>
      <w:tabs>
        <w:tab w:val="clear" w:pos="9781"/>
        <w:tab w:val="right" w:pos="13892"/>
      </w:tabs>
    </w:pPr>
  </w:style>
  <w:style w:type="paragraph" w:customStyle="1" w:styleId="Headingextoc">
    <w:name w:val="Heading ex toc"/>
    <w:basedOn w:val="Normal"/>
    <w:next w:val="para"/>
    <w:rsid w:val="00AB4A62"/>
    <w:rPr>
      <w:rFonts w:ascii="Verdana" w:hAnsi="Verdana" w:cs="Tahoma"/>
      <w:b/>
      <w:sz w:val="36"/>
      <w:szCs w:val="36"/>
    </w:rPr>
  </w:style>
  <w:style w:type="character" w:styleId="HTMLAcronym">
    <w:name w:val="HTML Acronym"/>
    <w:basedOn w:val="DefaultParagraphFont"/>
    <w:semiHidden/>
    <w:rsid w:val="00AB4A62"/>
  </w:style>
  <w:style w:type="paragraph" w:styleId="HTMLAddress">
    <w:name w:val="HTML Address"/>
    <w:basedOn w:val="Normal"/>
    <w:semiHidden/>
    <w:rsid w:val="00AB4A62"/>
    <w:rPr>
      <w:i/>
      <w:iCs/>
    </w:rPr>
  </w:style>
  <w:style w:type="character" w:styleId="HTMLCite">
    <w:name w:val="HTML Cite"/>
    <w:semiHidden/>
    <w:rsid w:val="00AB4A62"/>
    <w:rPr>
      <w:i/>
      <w:iCs/>
    </w:rPr>
  </w:style>
  <w:style w:type="character" w:styleId="HTMLCode">
    <w:name w:val="HTML Code"/>
    <w:semiHidden/>
    <w:rsid w:val="00AB4A62"/>
    <w:rPr>
      <w:rFonts w:ascii="Courier New" w:hAnsi="Courier New" w:cs="Courier New"/>
      <w:sz w:val="20"/>
      <w:szCs w:val="20"/>
    </w:rPr>
  </w:style>
  <w:style w:type="character" w:styleId="HTMLDefinition">
    <w:name w:val="HTML Definition"/>
    <w:semiHidden/>
    <w:rsid w:val="00AB4A62"/>
    <w:rPr>
      <w:i/>
      <w:iCs/>
    </w:rPr>
  </w:style>
  <w:style w:type="character" w:styleId="HTMLKeyboard">
    <w:name w:val="HTML Keyboard"/>
    <w:semiHidden/>
    <w:rsid w:val="00AB4A62"/>
    <w:rPr>
      <w:rFonts w:ascii="Courier New" w:hAnsi="Courier New" w:cs="Courier New"/>
      <w:sz w:val="20"/>
      <w:szCs w:val="20"/>
    </w:rPr>
  </w:style>
  <w:style w:type="paragraph" w:styleId="HTMLPreformatted">
    <w:name w:val="HTML Preformatted"/>
    <w:basedOn w:val="Normal"/>
    <w:semiHidden/>
    <w:rsid w:val="00AB4A62"/>
    <w:rPr>
      <w:rFonts w:ascii="Courier New" w:hAnsi="Courier New" w:cs="Courier New"/>
    </w:rPr>
  </w:style>
  <w:style w:type="character" w:styleId="HTMLSample">
    <w:name w:val="HTML Sample"/>
    <w:semiHidden/>
    <w:rsid w:val="00AB4A62"/>
    <w:rPr>
      <w:rFonts w:ascii="Courier New" w:hAnsi="Courier New" w:cs="Courier New"/>
    </w:rPr>
  </w:style>
  <w:style w:type="character" w:styleId="HTMLTypewriter">
    <w:name w:val="HTML Typewriter"/>
    <w:semiHidden/>
    <w:rsid w:val="00AB4A62"/>
    <w:rPr>
      <w:rFonts w:ascii="Courier New" w:hAnsi="Courier New" w:cs="Courier New"/>
      <w:sz w:val="20"/>
      <w:szCs w:val="20"/>
    </w:rPr>
  </w:style>
  <w:style w:type="character" w:styleId="HTMLVariable">
    <w:name w:val="HTML Variable"/>
    <w:semiHidden/>
    <w:rsid w:val="00AB4A62"/>
    <w:rPr>
      <w:i/>
      <w:iCs/>
    </w:rPr>
  </w:style>
  <w:style w:type="character" w:styleId="Hyperlink">
    <w:name w:val="Hyperlink"/>
    <w:rsid w:val="000F3336"/>
    <w:rPr>
      <w:i/>
      <w:color w:val="333399"/>
      <w:u w:val="none"/>
    </w:rPr>
  </w:style>
  <w:style w:type="paragraph" w:customStyle="1" w:styleId="instruction">
    <w:name w:val="instruction"/>
    <w:basedOn w:val="para"/>
    <w:rsid w:val="00AB4A62"/>
    <w:pPr>
      <w:numPr>
        <w:ilvl w:val="1"/>
        <w:numId w:val="4"/>
      </w:numPr>
    </w:pPr>
  </w:style>
  <w:style w:type="character" w:styleId="LineNumber">
    <w:name w:val="line number"/>
    <w:basedOn w:val="DefaultParagraphFont"/>
    <w:semiHidden/>
    <w:rsid w:val="00AB4A62"/>
  </w:style>
  <w:style w:type="paragraph" w:styleId="List">
    <w:name w:val="List"/>
    <w:basedOn w:val="Normal"/>
    <w:semiHidden/>
    <w:rsid w:val="00AB4A62"/>
    <w:pPr>
      <w:ind w:left="283" w:hanging="283"/>
    </w:pPr>
  </w:style>
  <w:style w:type="paragraph" w:styleId="List2">
    <w:name w:val="List 2"/>
    <w:basedOn w:val="Normal"/>
    <w:semiHidden/>
    <w:rsid w:val="00AB4A62"/>
    <w:pPr>
      <w:ind w:left="566" w:hanging="283"/>
    </w:pPr>
  </w:style>
  <w:style w:type="paragraph" w:styleId="List3">
    <w:name w:val="List 3"/>
    <w:basedOn w:val="Normal"/>
    <w:semiHidden/>
    <w:rsid w:val="00AB4A62"/>
    <w:pPr>
      <w:ind w:left="849" w:hanging="283"/>
    </w:pPr>
  </w:style>
  <w:style w:type="paragraph" w:styleId="List4">
    <w:name w:val="List 4"/>
    <w:basedOn w:val="Normal"/>
    <w:semiHidden/>
    <w:rsid w:val="00AB4A62"/>
    <w:pPr>
      <w:ind w:left="1132" w:hanging="283"/>
    </w:pPr>
  </w:style>
  <w:style w:type="paragraph" w:styleId="List5">
    <w:name w:val="List 5"/>
    <w:basedOn w:val="Normal"/>
    <w:semiHidden/>
    <w:rsid w:val="00AB4A62"/>
    <w:pPr>
      <w:ind w:left="1415" w:hanging="283"/>
    </w:pPr>
  </w:style>
  <w:style w:type="paragraph" w:styleId="ListBullet">
    <w:name w:val="List Bullet"/>
    <w:basedOn w:val="Normal"/>
    <w:semiHidden/>
    <w:rsid w:val="00AB4A62"/>
    <w:pPr>
      <w:numPr>
        <w:numId w:val="5"/>
      </w:numPr>
      <w:tabs>
        <w:tab w:val="clear" w:pos="360"/>
        <w:tab w:val="num" w:pos="1712"/>
      </w:tabs>
      <w:ind w:left="1712"/>
    </w:pPr>
  </w:style>
  <w:style w:type="paragraph" w:styleId="ListBullet2">
    <w:name w:val="List Bullet 2"/>
    <w:basedOn w:val="Normal"/>
    <w:semiHidden/>
    <w:rsid w:val="00AB4A62"/>
    <w:pPr>
      <w:numPr>
        <w:numId w:val="6"/>
      </w:numPr>
      <w:tabs>
        <w:tab w:val="clear" w:pos="643"/>
        <w:tab w:val="num" w:pos="360"/>
      </w:tabs>
      <w:ind w:left="360"/>
    </w:pPr>
  </w:style>
  <w:style w:type="paragraph" w:styleId="ListBullet3">
    <w:name w:val="List Bullet 3"/>
    <w:basedOn w:val="Normal"/>
    <w:semiHidden/>
    <w:rsid w:val="00AB4A62"/>
    <w:pPr>
      <w:numPr>
        <w:numId w:val="7"/>
      </w:numPr>
      <w:tabs>
        <w:tab w:val="clear" w:pos="926"/>
        <w:tab w:val="num" w:pos="720"/>
      </w:tabs>
      <w:ind w:left="720"/>
    </w:pPr>
  </w:style>
  <w:style w:type="paragraph" w:styleId="ListBullet4">
    <w:name w:val="List Bullet 4"/>
    <w:basedOn w:val="Normal"/>
    <w:semiHidden/>
    <w:rsid w:val="00AB4A62"/>
    <w:pPr>
      <w:numPr>
        <w:numId w:val="8"/>
      </w:numPr>
      <w:tabs>
        <w:tab w:val="clear" w:pos="1209"/>
        <w:tab w:val="num" w:pos="432"/>
      </w:tabs>
      <w:ind w:left="432" w:hanging="432"/>
    </w:pPr>
  </w:style>
  <w:style w:type="paragraph" w:styleId="ListBullet5">
    <w:name w:val="List Bullet 5"/>
    <w:basedOn w:val="Normal"/>
    <w:semiHidden/>
    <w:rsid w:val="00AB4A62"/>
    <w:pPr>
      <w:numPr>
        <w:numId w:val="9"/>
      </w:numPr>
      <w:tabs>
        <w:tab w:val="clear" w:pos="1492"/>
        <w:tab w:val="num" w:pos="360"/>
      </w:tabs>
      <w:ind w:left="360"/>
    </w:pPr>
  </w:style>
  <w:style w:type="paragraph" w:styleId="ListContinue">
    <w:name w:val="List Continue"/>
    <w:basedOn w:val="Normal"/>
    <w:semiHidden/>
    <w:rsid w:val="00AB4A62"/>
    <w:pPr>
      <w:spacing w:after="120"/>
      <w:ind w:left="283"/>
    </w:pPr>
  </w:style>
  <w:style w:type="paragraph" w:styleId="ListContinue2">
    <w:name w:val="List Continue 2"/>
    <w:basedOn w:val="Normal"/>
    <w:semiHidden/>
    <w:rsid w:val="00AB4A62"/>
    <w:pPr>
      <w:spacing w:after="120"/>
      <w:ind w:left="566"/>
    </w:pPr>
  </w:style>
  <w:style w:type="paragraph" w:styleId="ListContinue3">
    <w:name w:val="List Continue 3"/>
    <w:basedOn w:val="Normal"/>
    <w:semiHidden/>
    <w:rsid w:val="00AB4A62"/>
    <w:pPr>
      <w:spacing w:after="120"/>
      <w:ind w:left="849"/>
    </w:pPr>
  </w:style>
  <w:style w:type="paragraph" w:styleId="ListContinue4">
    <w:name w:val="List Continue 4"/>
    <w:basedOn w:val="Normal"/>
    <w:semiHidden/>
    <w:rsid w:val="00AB4A62"/>
    <w:pPr>
      <w:spacing w:after="120"/>
      <w:ind w:left="1132"/>
    </w:pPr>
  </w:style>
  <w:style w:type="paragraph" w:styleId="ListContinue5">
    <w:name w:val="List Continue 5"/>
    <w:basedOn w:val="Normal"/>
    <w:semiHidden/>
    <w:rsid w:val="00AB4A62"/>
    <w:pPr>
      <w:spacing w:after="120"/>
      <w:ind w:left="1415"/>
    </w:pPr>
  </w:style>
  <w:style w:type="paragraph" w:styleId="ListNumber">
    <w:name w:val="List Number"/>
    <w:basedOn w:val="Normal"/>
    <w:semiHidden/>
    <w:rsid w:val="00AB4A62"/>
    <w:pPr>
      <w:numPr>
        <w:numId w:val="10"/>
      </w:numPr>
    </w:pPr>
  </w:style>
  <w:style w:type="paragraph" w:styleId="ListNumber2">
    <w:name w:val="List Number 2"/>
    <w:basedOn w:val="Normal"/>
    <w:semiHidden/>
    <w:rsid w:val="00AB4A62"/>
    <w:pPr>
      <w:numPr>
        <w:numId w:val="11"/>
      </w:numPr>
      <w:tabs>
        <w:tab w:val="clear" w:pos="643"/>
        <w:tab w:val="num" w:pos="432"/>
      </w:tabs>
      <w:ind w:left="432" w:hanging="432"/>
    </w:pPr>
  </w:style>
  <w:style w:type="paragraph" w:styleId="ListNumber3">
    <w:name w:val="List Number 3"/>
    <w:basedOn w:val="Normal"/>
    <w:semiHidden/>
    <w:rsid w:val="00AB4A62"/>
    <w:pPr>
      <w:numPr>
        <w:numId w:val="12"/>
      </w:numPr>
      <w:tabs>
        <w:tab w:val="clear" w:pos="926"/>
        <w:tab w:val="num" w:pos="720"/>
      </w:tabs>
      <w:ind w:left="720"/>
    </w:pPr>
  </w:style>
  <w:style w:type="paragraph" w:styleId="ListNumber4">
    <w:name w:val="List Number 4"/>
    <w:basedOn w:val="Normal"/>
    <w:semiHidden/>
    <w:rsid w:val="00AB4A62"/>
    <w:pPr>
      <w:numPr>
        <w:numId w:val="13"/>
      </w:numPr>
      <w:tabs>
        <w:tab w:val="clear" w:pos="1209"/>
        <w:tab w:val="num" w:pos="360"/>
      </w:tabs>
      <w:ind w:left="0" w:firstLine="0"/>
    </w:pPr>
  </w:style>
  <w:style w:type="paragraph" w:styleId="ListNumber5">
    <w:name w:val="List Number 5"/>
    <w:basedOn w:val="Normal"/>
    <w:semiHidden/>
    <w:rsid w:val="00AB4A62"/>
    <w:pPr>
      <w:numPr>
        <w:numId w:val="14"/>
      </w:numPr>
      <w:tabs>
        <w:tab w:val="clear" w:pos="1492"/>
        <w:tab w:val="num" w:pos="360"/>
      </w:tabs>
      <w:ind w:left="0" w:firstLine="0"/>
    </w:pPr>
  </w:style>
  <w:style w:type="paragraph" w:styleId="MessageHeader">
    <w:name w:val="Message Header"/>
    <w:basedOn w:val="Normal"/>
    <w:semiHidden/>
    <w:rsid w:val="00AB4A6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AB4A62"/>
    <w:rPr>
      <w:rFonts w:ascii="Times New Roman" w:hAnsi="Times New Roman"/>
      <w:sz w:val="24"/>
    </w:rPr>
  </w:style>
  <w:style w:type="paragraph" w:styleId="NormalIndent">
    <w:name w:val="Normal Indent"/>
    <w:basedOn w:val="Normal"/>
    <w:semiHidden/>
    <w:rsid w:val="00AB4A62"/>
    <w:pPr>
      <w:ind w:left="720"/>
    </w:pPr>
  </w:style>
  <w:style w:type="paragraph" w:customStyle="1" w:styleId="note">
    <w:name w:val="note"/>
    <w:basedOn w:val="para"/>
    <w:rsid w:val="00AB4A62"/>
    <w:pPr>
      <w:pBdr>
        <w:top w:val="single" w:sz="4" w:space="1" w:color="FF0000"/>
        <w:bottom w:val="single" w:sz="4" w:space="1" w:color="FF0000"/>
      </w:pBdr>
      <w:tabs>
        <w:tab w:val="left" w:pos="1843"/>
      </w:tabs>
      <w:spacing w:before="240" w:after="240"/>
      <w:ind w:left="1843" w:hanging="850"/>
    </w:pPr>
    <w:rPr>
      <w:i/>
    </w:rPr>
  </w:style>
  <w:style w:type="paragraph" w:styleId="NoteHeading">
    <w:name w:val="Note Heading"/>
    <w:basedOn w:val="Normal"/>
    <w:next w:val="Normal"/>
    <w:semiHidden/>
    <w:rsid w:val="00AB4A62"/>
  </w:style>
  <w:style w:type="character" w:styleId="PageNumber">
    <w:name w:val="page number"/>
    <w:rsid w:val="00AB4A62"/>
    <w:rPr>
      <w:rFonts w:ascii="Tahoma" w:hAnsi="Tahoma"/>
      <w:sz w:val="20"/>
    </w:rPr>
  </w:style>
  <w:style w:type="character" w:customStyle="1" w:styleId="paraChar">
    <w:name w:val="para Char"/>
    <w:link w:val="para"/>
    <w:locked/>
    <w:rsid w:val="00AB4A62"/>
    <w:rPr>
      <w:rFonts w:ascii="Verdana" w:hAnsi="Verdana"/>
      <w:sz w:val="18"/>
      <w:szCs w:val="18"/>
      <w:lang w:val="en-AU" w:eastAsia="en-US" w:bidi="ar-SA"/>
    </w:rPr>
  </w:style>
  <w:style w:type="paragraph" w:customStyle="1" w:styleId="paraindent">
    <w:name w:val="para indent"/>
    <w:basedOn w:val="Normal"/>
    <w:locked/>
    <w:rsid w:val="00AB4A62"/>
    <w:pPr>
      <w:spacing w:after="120"/>
      <w:ind w:left="1418"/>
      <w:jc w:val="both"/>
    </w:pPr>
    <w:rPr>
      <w:rFonts w:ascii="Verdana" w:hAnsi="Verdana"/>
      <w:sz w:val="18"/>
      <w:szCs w:val="18"/>
    </w:rPr>
  </w:style>
  <w:style w:type="paragraph" w:styleId="PlainText">
    <w:name w:val="Plain Text"/>
    <w:basedOn w:val="Normal"/>
    <w:semiHidden/>
    <w:rsid w:val="00AB4A62"/>
    <w:rPr>
      <w:rFonts w:ascii="Courier New" w:hAnsi="Courier New" w:cs="Courier New"/>
    </w:rPr>
  </w:style>
  <w:style w:type="paragraph" w:customStyle="1" w:styleId="Procnumber">
    <w:name w:val="Proc number"/>
    <w:basedOn w:val="Proceduretitle"/>
    <w:rsid w:val="00AB4A62"/>
    <w:pPr>
      <w:spacing w:before="120" w:after="720"/>
    </w:pPr>
    <w:rPr>
      <w:sz w:val="40"/>
      <w:szCs w:val="40"/>
    </w:rPr>
  </w:style>
  <w:style w:type="paragraph" w:customStyle="1" w:styleId="tablehead">
    <w:name w:val="table head"/>
    <w:basedOn w:val="Normal"/>
    <w:link w:val="tableheadChar"/>
    <w:rsid w:val="00AB4A62"/>
    <w:pPr>
      <w:spacing w:beforeLines="60" w:before="144" w:afterLines="60" w:after="144"/>
    </w:pPr>
    <w:rPr>
      <w:rFonts w:ascii="Verdana" w:hAnsi="Verdana" w:cs="Arial"/>
      <w:b/>
      <w:sz w:val="18"/>
      <w:szCs w:val="18"/>
    </w:rPr>
  </w:style>
  <w:style w:type="paragraph" w:customStyle="1" w:styleId="tabletext">
    <w:name w:val="table text"/>
    <w:basedOn w:val="tablehead"/>
    <w:link w:val="tabletextChar"/>
    <w:rsid w:val="00AB4A62"/>
    <w:pPr>
      <w:spacing w:beforeLines="0" w:before="60" w:afterLines="0" w:after="60"/>
      <w:jc w:val="both"/>
    </w:pPr>
    <w:rPr>
      <w:b w:val="0"/>
      <w:color w:val="000000"/>
      <w:sz w:val="16"/>
      <w:szCs w:val="16"/>
    </w:rPr>
  </w:style>
  <w:style w:type="paragraph" w:customStyle="1" w:styleId="RevDate">
    <w:name w:val="Rev Date"/>
    <w:basedOn w:val="tabletext"/>
    <w:rsid w:val="00AB4A62"/>
    <w:pPr>
      <w:jc w:val="left"/>
    </w:pPr>
  </w:style>
  <w:style w:type="paragraph" w:styleId="Salutation">
    <w:name w:val="Salutation"/>
    <w:basedOn w:val="Normal"/>
    <w:next w:val="Normal"/>
    <w:semiHidden/>
    <w:rsid w:val="00AB4A62"/>
  </w:style>
  <w:style w:type="paragraph" w:customStyle="1" w:styleId="screen">
    <w:name w:val="screen"/>
    <w:basedOn w:val="Normal"/>
    <w:next w:val="FigureTableCaption"/>
    <w:link w:val="screenChar"/>
    <w:rsid w:val="00AB4A62"/>
    <w:pPr>
      <w:spacing w:before="240" w:after="240"/>
      <w:ind w:left="993"/>
      <w:jc w:val="center"/>
    </w:pPr>
  </w:style>
  <w:style w:type="character" w:customStyle="1" w:styleId="screenChar">
    <w:name w:val="screen Char"/>
    <w:link w:val="screen"/>
    <w:locked/>
    <w:rsid w:val="00AB4A62"/>
    <w:rPr>
      <w:rFonts w:ascii="Tahoma" w:hAnsi="Tahoma"/>
      <w:lang w:val="en-AU" w:eastAsia="en-US" w:bidi="ar-SA"/>
    </w:rPr>
  </w:style>
  <w:style w:type="paragraph" w:customStyle="1" w:styleId="screentext">
    <w:name w:val="screen text"/>
    <w:basedOn w:val="Normal"/>
    <w:rsid w:val="00AB4A62"/>
    <w:rPr>
      <w:rFonts w:ascii="Verdana" w:hAnsi="Verdana"/>
      <w:sz w:val="16"/>
      <w:szCs w:val="16"/>
    </w:rPr>
  </w:style>
  <w:style w:type="paragraph" w:styleId="Signature">
    <w:name w:val="Signature"/>
    <w:basedOn w:val="Normal"/>
    <w:semiHidden/>
    <w:rsid w:val="00AB4A62"/>
    <w:pPr>
      <w:ind w:left="4252"/>
    </w:pPr>
  </w:style>
  <w:style w:type="paragraph" w:customStyle="1" w:styleId="Smallhead">
    <w:name w:val="Small  head"/>
    <w:basedOn w:val="para"/>
    <w:rsid w:val="00021597"/>
    <w:pPr>
      <w:spacing w:before="120"/>
      <w:ind w:left="0"/>
      <w:jc w:val="center"/>
    </w:pPr>
    <w:rPr>
      <w:b/>
      <w:sz w:val="22"/>
      <w:szCs w:val="22"/>
    </w:rPr>
  </w:style>
  <w:style w:type="character" w:styleId="Strong">
    <w:name w:val="Strong"/>
    <w:qFormat/>
    <w:rsid w:val="00AB4A62"/>
    <w:rPr>
      <w:b/>
      <w:bCs/>
    </w:rPr>
  </w:style>
  <w:style w:type="paragraph" w:customStyle="1" w:styleId="Style1">
    <w:name w:val="Style1"/>
    <w:basedOn w:val="Heading3"/>
    <w:next w:val="Heading3"/>
    <w:semiHidden/>
    <w:rsid w:val="00AB4A62"/>
    <w:pPr>
      <w:numPr>
        <w:ilvl w:val="0"/>
        <w:numId w:val="0"/>
      </w:numPr>
    </w:pPr>
    <w:rPr>
      <w:u w:val="single"/>
    </w:rPr>
  </w:style>
  <w:style w:type="paragraph" w:styleId="Subtitle">
    <w:name w:val="Subtitle"/>
    <w:basedOn w:val="Normal"/>
    <w:qFormat/>
    <w:rsid w:val="00AB4A62"/>
    <w:pPr>
      <w:spacing w:after="60"/>
      <w:jc w:val="center"/>
      <w:outlineLvl w:val="1"/>
    </w:pPr>
    <w:rPr>
      <w:rFonts w:cs="Arial"/>
      <w:sz w:val="24"/>
    </w:rPr>
  </w:style>
  <w:style w:type="table" w:styleId="Table3Deffects1">
    <w:name w:val="Table 3D effects 1"/>
    <w:basedOn w:val="TableNormal"/>
    <w:semiHidden/>
    <w:rsid w:val="00AB4A6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4A6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4A6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B4A6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4A6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4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4A6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4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4A6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4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4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4A6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4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4A6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4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B4A6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4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4A6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4A6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4A6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4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4A6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4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4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4A6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4A6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4A6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4A6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4A6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4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4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4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AB4A6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4A6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4A6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4A6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4A6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B4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4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4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1">
    <w:name w:val="toc 1"/>
    <w:basedOn w:val="Normal"/>
    <w:next w:val="Normal"/>
    <w:autoRedefine/>
    <w:rsid w:val="00AB4A62"/>
    <w:pPr>
      <w:tabs>
        <w:tab w:val="left" w:pos="1418"/>
        <w:tab w:val="right" w:leader="dot" w:pos="9639"/>
      </w:tabs>
      <w:spacing w:before="180" w:after="60"/>
      <w:ind w:left="1418" w:hanging="567"/>
    </w:pPr>
    <w:rPr>
      <w:rFonts w:ascii="Verdana" w:hAnsi="Verdana"/>
      <w:b/>
      <w:noProof/>
    </w:rPr>
  </w:style>
  <w:style w:type="paragraph" w:styleId="TOC2">
    <w:name w:val="toc 2"/>
    <w:basedOn w:val="Normal"/>
    <w:next w:val="Normal"/>
    <w:autoRedefine/>
    <w:rsid w:val="00AB4A62"/>
    <w:pPr>
      <w:tabs>
        <w:tab w:val="left" w:pos="1985"/>
        <w:tab w:val="right" w:leader="dot" w:pos="9639"/>
      </w:tabs>
      <w:spacing w:before="60" w:after="60"/>
      <w:ind w:left="1985" w:hanging="567"/>
    </w:pPr>
    <w:rPr>
      <w:rFonts w:ascii="Verdana" w:hAnsi="Verdana"/>
      <w:noProof/>
    </w:rPr>
  </w:style>
  <w:style w:type="paragraph" w:styleId="TOC3">
    <w:name w:val="toc 3"/>
    <w:basedOn w:val="Normal"/>
    <w:next w:val="Normal"/>
    <w:autoRedefine/>
    <w:rsid w:val="00AB4A62"/>
    <w:pPr>
      <w:tabs>
        <w:tab w:val="left" w:pos="2694"/>
        <w:tab w:val="right" w:leader="dot" w:pos="9639"/>
      </w:tabs>
      <w:spacing w:before="60" w:after="60"/>
      <w:ind w:left="2694" w:hanging="709"/>
    </w:pPr>
    <w:rPr>
      <w:rFonts w:ascii="Verdana" w:hAnsi="Verdana"/>
      <w:noProof/>
    </w:rPr>
  </w:style>
  <w:style w:type="paragraph" w:styleId="TOC4">
    <w:name w:val="toc 4"/>
    <w:basedOn w:val="Normal"/>
    <w:next w:val="Normal"/>
    <w:autoRedefine/>
    <w:semiHidden/>
    <w:rsid w:val="00AB4A62"/>
    <w:pPr>
      <w:tabs>
        <w:tab w:val="right" w:leader="dot" w:pos="9639"/>
      </w:tabs>
      <w:spacing w:before="60" w:after="60"/>
      <w:ind w:left="2693"/>
    </w:pPr>
    <w:rPr>
      <w:rFonts w:ascii="Verdana" w:hAnsi="Verdana"/>
      <w:noProof/>
    </w:rPr>
  </w:style>
  <w:style w:type="paragraph" w:styleId="TOC5">
    <w:name w:val="toc 5"/>
    <w:basedOn w:val="Normal"/>
    <w:next w:val="Normal"/>
    <w:autoRedefine/>
    <w:semiHidden/>
    <w:rsid w:val="00AB4A62"/>
    <w:pPr>
      <w:tabs>
        <w:tab w:val="right" w:leader="dot" w:pos="9639"/>
      </w:tabs>
      <w:spacing w:before="60" w:after="60"/>
      <w:ind w:left="2693"/>
    </w:pPr>
    <w:rPr>
      <w:rFonts w:ascii="Verdana" w:hAnsi="Verdana"/>
      <w:noProof/>
    </w:rPr>
  </w:style>
  <w:style w:type="paragraph" w:customStyle="1" w:styleId="VersionNumber">
    <w:name w:val="Version Number"/>
    <w:basedOn w:val="tabletext"/>
    <w:rsid w:val="00AB4A62"/>
    <w:pPr>
      <w:jc w:val="left"/>
    </w:pPr>
  </w:style>
  <w:style w:type="character" w:customStyle="1" w:styleId="tableheadChar">
    <w:name w:val="table head Char"/>
    <w:link w:val="tablehead"/>
    <w:rsid w:val="00931CDB"/>
    <w:rPr>
      <w:rFonts w:ascii="Verdana" w:hAnsi="Verdana" w:cs="Arial"/>
      <w:b/>
      <w:sz w:val="18"/>
      <w:szCs w:val="18"/>
      <w:lang w:val="en-AU" w:eastAsia="en-US" w:bidi="ar-SA"/>
    </w:rPr>
  </w:style>
  <w:style w:type="character" w:customStyle="1" w:styleId="tabletextChar">
    <w:name w:val="table text Char"/>
    <w:link w:val="tabletext"/>
    <w:rsid w:val="00931CDB"/>
    <w:rPr>
      <w:rFonts w:ascii="Verdana" w:hAnsi="Verdana" w:cs="Arial"/>
      <w:b/>
      <w:color w:val="000000"/>
      <w:sz w:val="16"/>
      <w:szCs w:val="16"/>
      <w:lang w:val="en-AU" w:eastAsia="en-US" w:bidi="ar-SA"/>
    </w:rPr>
  </w:style>
  <w:style w:type="paragraph" w:customStyle="1" w:styleId="Bulletindent">
    <w:name w:val="Bullet indent"/>
    <w:basedOn w:val="Normal"/>
    <w:rsid w:val="005868E9"/>
    <w:pPr>
      <w:numPr>
        <w:numId w:val="17"/>
      </w:numPr>
    </w:pPr>
  </w:style>
  <w:style w:type="character" w:customStyle="1" w:styleId="FooterChar">
    <w:name w:val="Footer Char"/>
    <w:link w:val="Footer"/>
    <w:uiPriority w:val="99"/>
    <w:rsid w:val="00EF1AD5"/>
    <w:rPr>
      <w:rFonts w:ascii="Verdana" w:hAnsi="Verdana"/>
      <w:b/>
      <w:sz w:val="14"/>
      <w:szCs w:val="14"/>
      <w:lang w:eastAsia="en-US"/>
    </w:rPr>
  </w:style>
  <w:style w:type="paragraph" w:customStyle="1" w:styleId="BulletText1">
    <w:name w:val="Bullet Text 1"/>
    <w:basedOn w:val="Normal"/>
    <w:next w:val="Normal"/>
    <w:rsid w:val="00EF1AD5"/>
    <w:pPr>
      <w:widowControl w:val="0"/>
      <w:numPr>
        <w:numId w:val="19"/>
      </w:numPr>
      <w:spacing w:line="240" w:lineRule="exact"/>
    </w:pPr>
    <w:rPr>
      <w:rFonts w:ascii="Times New Roman" w:hAnsi="Times New Roman"/>
      <w:kern w:val="2"/>
      <w:sz w:val="20"/>
      <w:szCs w:val="20"/>
      <w:lang w:val="en-GB" w:eastAsia="zh-TW" w:bidi="en-US"/>
    </w:rPr>
  </w:style>
  <w:style w:type="character" w:customStyle="1" w:styleId="HeaderChar">
    <w:name w:val="Header Char"/>
    <w:basedOn w:val="DefaultParagraphFont"/>
    <w:link w:val="Header"/>
    <w:uiPriority w:val="99"/>
    <w:rsid w:val="00D051AF"/>
    <w:rPr>
      <w:rFonts w:ascii="Tahoma" w:hAnsi="Tahoma"/>
      <w:b/>
      <w:noProof/>
      <w:sz w:val="16"/>
      <w:szCs w:val="16"/>
      <w:lang w:eastAsia="en-US"/>
    </w:rPr>
  </w:style>
  <w:style w:type="paragraph" w:customStyle="1" w:styleId="Bullet1indent">
    <w:name w:val="Bullet 1 indent"/>
    <w:aliases w:val="b1i"/>
    <w:basedOn w:val="BodyText"/>
    <w:rsid w:val="00D051AF"/>
    <w:pPr>
      <w:numPr>
        <w:ilvl w:val="1"/>
        <w:numId w:val="20"/>
      </w:numPr>
      <w:spacing w:before="140" w:after="140"/>
    </w:pPr>
    <w:rPr>
      <w:sz w:val="19"/>
      <w:lang w:eastAsia="en-AU" w:bidi="en-US"/>
    </w:rPr>
  </w:style>
  <w:style w:type="paragraph" w:customStyle="1" w:styleId="Bullet1">
    <w:name w:val="Bullet 1"/>
    <w:aliases w:val="b1"/>
    <w:basedOn w:val="Normal"/>
    <w:rsid w:val="00D051AF"/>
    <w:pPr>
      <w:keepLines/>
      <w:numPr>
        <w:numId w:val="20"/>
      </w:numPr>
      <w:spacing w:before="140" w:after="140" w:line="270" w:lineRule="exact"/>
    </w:pPr>
    <w:rPr>
      <w:sz w:val="19"/>
      <w:lang w:eastAsia="en-AU" w:bidi="en-US"/>
    </w:rPr>
  </w:style>
  <w:style w:type="paragraph" w:customStyle="1" w:styleId="Bullet2indent">
    <w:name w:val="Bullet 2 indent"/>
    <w:aliases w:val="b2i"/>
    <w:basedOn w:val="BodyText"/>
    <w:rsid w:val="00D051AF"/>
    <w:pPr>
      <w:numPr>
        <w:ilvl w:val="3"/>
        <w:numId w:val="20"/>
      </w:numPr>
      <w:spacing w:before="140" w:after="140"/>
    </w:pPr>
    <w:rPr>
      <w:sz w:val="19"/>
      <w:lang w:eastAsia="en-AU" w:bidi="en-US"/>
    </w:rPr>
  </w:style>
  <w:style w:type="paragraph" w:customStyle="1" w:styleId="Bullet2">
    <w:name w:val="Bullet 2"/>
    <w:aliases w:val="b2"/>
    <w:basedOn w:val="Normal"/>
    <w:rsid w:val="00D051AF"/>
    <w:pPr>
      <w:keepLines/>
      <w:numPr>
        <w:ilvl w:val="2"/>
        <w:numId w:val="20"/>
      </w:numPr>
      <w:spacing w:before="140" w:after="140" w:line="270" w:lineRule="exact"/>
    </w:pPr>
    <w:rPr>
      <w:sz w:val="19"/>
      <w:lang w:eastAsia="en-AU" w:bidi="en-US"/>
    </w:rPr>
  </w:style>
  <w:style w:type="paragraph" w:customStyle="1" w:styleId="Bullet3indent">
    <w:name w:val="Bullet 3 indent"/>
    <w:aliases w:val="b3i"/>
    <w:basedOn w:val="BodyText"/>
    <w:rsid w:val="00D051AF"/>
    <w:pPr>
      <w:numPr>
        <w:ilvl w:val="5"/>
        <w:numId w:val="20"/>
      </w:numPr>
      <w:spacing w:before="140" w:after="140"/>
    </w:pPr>
    <w:rPr>
      <w:sz w:val="19"/>
      <w:lang w:eastAsia="en-AU" w:bidi="en-US"/>
    </w:rPr>
  </w:style>
  <w:style w:type="paragraph" w:customStyle="1" w:styleId="Bullet3">
    <w:name w:val="Bullet 3"/>
    <w:aliases w:val="b3"/>
    <w:basedOn w:val="Normal"/>
    <w:rsid w:val="00D051AF"/>
    <w:pPr>
      <w:keepLines/>
      <w:numPr>
        <w:ilvl w:val="4"/>
        <w:numId w:val="20"/>
      </w:numPr>
      <w:spacing w:before="140" w:after="140" w:line="270" w:lineRule="exact"/>
    </w:pPr>
    <w:rPr>
      <w:sz w:val="19"/>
      <w:lang w:eastAsia="en-AU" w:bidi="en-US"/>
    </w:rPr>
  </w:style>
  <w:style w:type="paragraph" w:customStyle="1" w:styleId="Bullet4indent">
    <w:name w:val="Bullet 4 indent"/>
    <w:aliases w:val="b4i"/>
    <w:basedOn w:val="BodyText"/>
    <w:rsid w:val="00D051AF"/>
    <w:pPr>
      <w:numPr>
        <w:ilvl w:val="7"/>
        <w:numId w:val="20"/>
      </w:numPr>
      <w:spacing w:before="140" w:after="140"/>
    </w:pPr>
    <w:rPr>
      <w:sz w:val="19"/>
      <w:lang w:eastAsia="en-AU" w:bidi="en-US"/>
    </w:rPr>
  </w:style>
  <w:style w:type="paragraph" w:customStyle="1" w:styleId="Bullet4">
    <w:name w:val="Bullet 4"/>
    <w:aliases w:val="b4"/>
    <w:basedOn w:val="Normal"/>
    <w:rsid w:val="00D051AF"/>
    <w:pPr>
      <w:keepLines/>
      <w:numPr>
        <w:ilvl w:val="6"/>
        <w:numId w:val="20"/>
      </w:numPr>
      <w:spacing w:before="140" w:after="140" w:line="270" w:lineRule="exact"/>
    </w:pPr>
    <w:rPr>
      <w:sz w:val="19"/>
      <w:lang w:eastAsia="en-AU" w:bidi="en-US"/>
    </w:rPr>
  </w:style>
  <w:style w:type="numbering" w:customStyle="1" w:styleId="Bullets">
    <w:name w:val="Bullets"/>
    <w:rsid w:val="00D051AF"/>
    <w:pPr>
      <w:numPr>
        <w:numId w:val="20"/>
      </w:numPr>
    </w:pPr>
  </w:style>
  <w:style w:type="paragraph" w:styleId="BalloonText">
    <w:name w:val="Balloon Text"/>
    <w:basedOn w:val="Normal"/>
    <w:link w:val="BalloonTextChar"/>
    <w:rsid w:val="005024B8"/>
    <w:rPr>
      <w:rFonts w:ascii="Tahoma" w:hAnsi="Tahoma" w:cs="Tahoma"/>
      <w:sz w:val="16"/>
      <w:szCs w:val="16"/>
    </w:rPr>
  </w:style>
  <w:style w:type="character" w:customStyle="1" w:styleId="BalloonTextChar">
    <w:name w:val="Balloon Text Char"/>
    <w:basedOn w:val="DefaultParagraphFont"/>
    <w:link w:val="BalloonText"/>
    <w:rsid w:val="005024B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53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ARTC%20Standards%20&amp;%20Systems\Standards%20-%20Masters\Templates%20-%20New\Template%20-%20For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 Form.dot</Template>
  <TotalTime>0</TotalTime>
  <Pages>4</Pages>
  <Words>420</Words>
  <Characters>2368</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ETE-01-01: FORM 1 – RAIL BREAK REPORT</vt:lpstr>
    </vt:vector>
  </TitlesOfParts>
  <Company>Protech Australasia</Company>
  <LinksUpToDate>false</LinksUpToDate>
  <CharactersWithSpaces>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ETE-01-01: FORM 1 – RAIL BREAK REPORT</dc:title>
  <dc:creator>K Bowden</dc:creator>
  <cp:lastModifiedBy>%username%</cp:lastModifiedBy>
  <cp:revision>2</cp:revision>
  <cp:lastPrinted>2018-01-17T21:25:00Z</cp:lastPrinted>
  <dcterms:created xsi:type="dcterms:W3CDTF">2018-01-17T21:33:00Z</dcterms:created>
  <dcterms:modified xsi:type="dcterms:W3CDTF">2018-01-17T21:33:00Z</dcterms:modified>
</cp:coreProperties>
</file>